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0F0A0" w14:textId="15D09CB8" w:rsidR="004C67E0" w:rsidRPr="00D130A7" w:rsidRDefault="004C67E0" w:rsidP="004C67E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4C67E0">
        <w:rPr>
          <w:rFonts w:ascii="Arial" w:hAnsi="Arial" w:cs="Arial"/>
          <w:b/>
          <w:sz w:val="24"/>
          <w:szCs w:val="24"/>
        </w:rPr>
        <w:t>3GPP TSG-RAN WG4 Meeting #92-Bis</w:t>
      </w:r>
      <w:r w:rsidRPr="004C67E0">
        <w:rPr>
          <w:rFonts w:ascii="Arial" w:hAnsi="Arial" w:cs="Arial"/>
          <w:b/>
          <w:sz w:val="24"/>
          <w:szCs w:val="24"/>
        </w:rPr>
        <w:tab/>
      </w:r>
      <w:r w:rsidRPr="00D130A7">
        <w:rPr>
          <w:rFonts w:ascii="Arial" w:hAnsi="Arial" w:cs="Arial"/>
          <w:b/>
          <w:sz w:val="24"/>
          <w:szCs w:val="24"/>
        </w:rPr>
        <w:t>R4-191</w:t>
      </w:r>
      <w:r w:rsidR="00AA4E6F" w:rsidRPr="00CB302C">
        <w:rPr>
          <w:rFonts w:ascii="Arial" w:hAnsi="Arial" w:cs="Arial"/>
          <w:b/>
          <w:sz w:val="24"/>
          <w:szCs w:val="24"/>
        </w:rPr>
        <w:t>1275</w:t>
      </w:r>
    </w:p>
    <w:p w14:paraId="348B3C62" w14:textId="131C2815" w:rsidR="00214859" w:rsidRPr="00D130A7" w:rsidRDefault="004C67E0" w:rsidP="004C67E0">
      <w:pPr>
        <w:tabs>
          <w:tab w:val="right" w:pos="9630"/>
        </w:tabs>
        <w:spacing w:after="0"/>
        <w:jc w:val="both"/>
        <w:rPr>
          <w:lang w:eastAsia="ja-JP"/>
        </w:rPr>
      </w:pPr>
      <w:r w:rsidRPr="00D130A7">
        <w:rPr>
          <w:rFonts w:ascii="Arial" w:hAnsi="Arial" w:cs="Arial"/>
          <w:b/>
          <w:sz w:val="24"/>
          <w:szCs w:val="24"/>
        </w:rPr>
        <w:t>Chongqing, China, 14th – 18th Oct, 2019</w:t>
      </w:r>
    </w:p>
    <w:p w14:paraId="60665374" w14:textId="77777777" w:rsidR="00E414C6" w:rsidRPr="00D130A7" w:rsidRDefault="00E414C6" w:rsidP="00214859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5C98555D" w14:textId="7F18F577" w:rsidR="00214859" w:rsidRPr="00D130A7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D130A7">
        <w:rPr>
          <w:rFonts w:ascii="Arial" w:hAnsi="Arial"/>
          <w:b/>
          <w:sz w:val="24"/>
          <w:lang w:val="en-US"/>
        </w:rPr>
        <w:t>Agenda item:</w:t>
      </w:r>
      <w:r w:rsidRPr="00D130A7">
        <w:rPr>
          <w:rFonts w:ascii="Arial" w:hAnsi="Arial"/>
          <w:sz w:val="24"/>
          <w:lang w:val="en-US"/>
        </w:rPr>
        <w:tab/>
      </w:r>
      <w:r w:rsidR="00AA4E6F" w:rsidRPr="00CB302C">
        <w:rPr>
          <w:rFonts w:ascii="Arial" w:hAnsi="Arial"/>
          <w:sz w:val="24"/>
          <w:lang w:val="en-US"/>
        </w:rPr>
        <w:t>8.16.1.4</w:t>
      </w:r>
    </w:p>
    <w:p w14:paraId="5B0FC1DA" w14:textId="77777777" w:rsidR="0081689A" w:rsidRPr="00891A01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891A01">
        <w:rPr>
          <w:rFonts w:ascii="Arial" w:hAnsi="Arial"/>
          <w:b/>
          <w:sz w:val="24"/>
          <w:lang w:val="en-US"/>
        </w:rPr>
        <w:t xml:space="preserve">Source: </w:t>
      </w:r>
      <w:r w:rsidRPr="00891A01">
        <w:rPr>
          <w:rFonts w:ascii="Arial" w:hAnsi="Arial"/>
          <w:b/>
          <w:sz w:val="24"/>
          <w:lang w:val="en-US"/>
        </w:rPr>
        <w:tab/>
      </w:r>
      <w:r w:rsidR="00642564" w:rsidRPr="00891A01">
        <w:rPr>
          <w:rFonts w:ascii="Arial" w:hAnsi="Arial"/>
          <w:b/>
          <w:sz w:val="24"/>
          <w:lang w:val="en-US"/>
        </w:rPr>
        <w:tab/>
      </w:r>
      <w:r w:rsidRPr="00891A01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53E79148" w:rsidR="00FA6851" w:rsidRPr="00891A01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891A01">
        <w:rPr>
          <w:rFonts w:ascii="Arial" w:hAnsi="Arial"/>
          <w:b/>
          <w:sz w:val="24"/>
          <w:lang w:val="en-US"/>
        </w:rPr>
        <w:t>Title:</w:t>
      </w:r>
      <w:r w:rsidRPr="00891A01">
        <w:rPr>
          <w:rFonts w:ascii="Arial" w:hAnsi="Arial"/>
          <w:sz w:val="24"/>
          <w:lang w:val="en-US"/>
        </w:rPr>
        <w:t xml:space="preserve"> </w:t>
      </w:r>
      <w:r w:rsidRPr="00891A01">
        <w:rPr>
          <w:rFonts w:ascii="Arial" w:hAnsi="Arial"/>
          <w:sz w:val="24"/>
          <w:lang w:val="en-US"/>
        </w:rPr>
        <w:tab/>
      </w:r>
      <w:r w:rsidR="00B26F30">
        <w:rPr>
          <w:rFonts w:ascii="Arial" w:hAnsi="Arial"/>
          <w:sz w:val="24"/>
          <w:lang w:val="en-US"/>
        </w:rPr>
        <w:t>D</w:t>
      </w:r>
      <w:r w:rsidR="00B16291">
        <w:rPr>
          <w:rFonts w:ascii="Arial" w:hAnsi="Arial"/>
          <w:sz w:val="24"/>
          <w:lang w:val="en-US"/>
        </w:rPr>
        <w:t xml:space="preserve">elay requirements of </w:t>
      </w:r>
      <w:r w:rsidR="00DA75CF" w:rsidRPr="00DA75CF">
        <w:rPr>
          <w:rFonts w:ascii="Arial" w:hAnsi="Arial"/>
          <w:sz w:val="24"/>
          <w:lang w:val="en-US"/>
        </w:rPr>
        <w:t>CSI-RS based L3 measurement</w:t>
      </w:r>
    </w:p>
    <w:p w14:paraId="5CBDDE9A" w14:textId="7B52FABA" w:rsidR="0081689A" w:rsidRPr="00891A01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891A01">
        <w:rPr>
          <w:rFonts w:ascii="Arial" w:hAnsi="Arial"/>
          <w:b/>
          <w:sz w:val="24"/>
          <w:lang w:val="en-US"/>
        </w:rPr>
        <w:t>Document for:</w:t>
      </w:r>
      <w:r w:rsidRPr="00891A01">
        <w:rPr>
          <w:rFonts w:ascii="Arial" w:hAnsi="Arial"/>
          <w:sz w:val="24"/>
          <w:lang w:val="en-US"/>
        </w:rPr>
        <w:tab/>
      </w:r>
      <w:r w:rsidR="00A068D6" w:rsidRPr="00891A01">
        <w:rPr>
          <w:rFonts w:ascii="Arial" w:hAnsi="Arial"/>
          <w:sz w:val="24"/>
          <w:lang w:val="en-US" w:eastAsia="ja-JP"/>
        </w:rPr>
        <w:t>Discussion</w:t>
      </w:r>
    </w:p>
    <w:p w14:paraId="7B11AF94" w14:textId="58B7312F" w:rsidR="00906173" w:rsidRDefault="009C628D" w:rsidP="00CA6520">
      <w:pPr>
        <w:pStyle w:val="1"/>
      </w:pPr>
      <w:r w:rsidRPr="00891A01">
        <w:rPr>
          <w:rFonts w:hint="eastAsia"/>
          <w:lang w:eastAsia="ja-JP"/>
        </w:rPr>
        <w:t xml:space="preserve">1. </w:t>
      </w:r>
      <w:r w:rsidR="00906173" w:rsidRPr="00891A01">
        <w:t>Introduction</w:t>
      </w:r>
    </w:p>
    <w:p w14:paraId="4D28BAD4" w14:textId="678BAC9D" w:rsidR="00BB0BDD" w:rsidRDefault="001D3283" w:rsidP="00A66B04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At </w:t>
      </w:r>
      <w:r w:rsidR="006F5898">
        <w:rPr>
          <w:lang w:eastAsia="ja-JP"/>
        </w:rPr>
        <w:t xml:space="preserve">the </w:t>
      </w:r>
      <w:r>
        <w:rPr>
          <w:lang w:eastAsia="ja-JP"/>
        </w:rPr>
        <w:t>RAN</w:t>
      </w:r>
      <w:r w:rsidR="00840540">
        <w:rPr>
          <w:lang w:eastAsia="ja-JP"/>
        </w:rPr>
        <w:t>4</w:t>
      </w:r>
      <w:r>
        <w:rPr>
          <w:lang w:eastAsia="ja-JP"/>
        </w:rPr>
        <w:t xml:space="preserve"> #</w:t>
      </w:r>
      <w:r w:rsidR="00840540">
        <w:rPr>
          <w:lang w:eastAsia="ja-JP"/>
        </w:rPr>
        <w:t>92</w:t>
      </w:r>
      <w:r w:rsidR="006F5898">
        <w:rPr>
          <w:lang w:eastAsia="ja-JP"/>
        </w:rPr>
        <w:t xml:space="preserve"> meeting, </w:t>
      </w:r>
      <w:r w:rsidR="0096100C">
        <w:rPr>
          <w:lang w:eastAsia="ja-JP"/>
        </w:rPr>
        <w:t>work plan for</w:t>
      </w:r>
      <w:r w:rsidR="009C0D13">
        <w:rPr>
          <w:lang w:eastAsia="ja-JP"/>
        </w:rPr>
        <w:t xml:space="preserve"> </w:t>
      </w:r>
      <w:r w:rsidR="006F5898" w:rsidRPr="00CA6710">
        <w:rPr>
          <w:rFonts w:eastAsia="Batang"/>
          <w:lang w:eastAsia="ko-KR"/>
        </w:rPr>
        <w:t xml:space="preserve">RRM requirements </w:t>
      </w:r>
      <w:r w:rsidR="006F5898" w:rsidRPr="00CA6710">
        <w:rPr>
          <w:rFonts w:eastAsia="Batang" w:hint="eastAsia"/>
          <w:lang w:eastAsia="ko-KR"/>
        </w:rPr>
        <w:t>for</w:t>
      </w:r>
      <w:r w:rsidR="006F5898" w:rsidRPr="00CA6710">
        <w:rPr>
          <w:rFonts w:eastAsia="Batang"/>
          <w:lang w:eastAsia="ko-KR"/>
        </w:rPr>
        <w:t xml:space="preserve"> CSI-RS based L3 measurement</w:t>
      </w:r>
      <w:r w:rsidR="006F5898">
        <w:rPr>
          <w:rFonts w:eastAsia="Batang"/>
          <w:lang w:eastAsia="ko-KR"/>
        </w:rPr>
        <w:t xml:space="preserve"> </w:t>
      </w:r>
      <w:r w:rsidR="006F5898">
        <w:rPr>
          <w:rFonts w:eastAsia="Batang" w:hint="eastAsia"/>
          <w:lang w:eastAsia="ko-KR"/>
        </w:rPr>
        <w:t xml:space="preserve">was </w:t>
      </w:r>
      <w:r w:rsidR="00840540">
        <w:rPr>
          <w:rFonts w:eastAsia="Batang"/>
          <w:lang w:eastAsia="ko-KR"/>
        </w:rPr>
        <w:t>approve</w:t>
      </w:r>
      <w:r w:rsidR="006F5898">
        <w:rPr>
          <w:rFonts w:eastAsia="Batang" w:hint="eastAsia"/>
          <w:lang w:eastAsia="ko-KR"/>
        </w:rPr>
        <w:t>d</w:t>
      </w:r>
      <w:r w:rsidR="006F5898">
        <w:rPr>
          <w:rFonts w:eastAsia="Batang"/>
          <w:lang w:eastAsia="ko-KR"/>
        </w:rPr>
        <w:t xml:space="preserve">. </w:t>
      </w:r>
      <w:r w:rsidR="006F5898" w:rsidRPr="00D573B6">
        <w:rPr>
          <w:lang w:eastAsia="ja-JP"/>
        </w:rPr>
        <w:t>Followings are objectives captured in [1]</w:t>
      </w:r>
      <w:r w:rsidR="006F5898">
        <w:rPr>
          <w:lang w:eastAsia="ja-JP"/>
        </w:rPr>
        <w:t>.</w:t>
      </w:r>
    </w:p>
    <w:p w14:paraId="4C22D4F4" w14:textId="7792AF67" w:rsidR="001D3283" w:rsidRDefault="001D3283" w:rsidP="00BB0BDD">
      <w:pPr>
        <w:rPr>
          <w:lang w:eastAsia="ja-JP"/>
        </w:rPr>
      </w:pPr>
      <w:r w:rsidRPr="00D573B6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4411CCC1" wp14:editId="79E8EB2A">
                <wp:extent cx="6092825" cy="1404620"/>
                <wp:effectExtent l="0" t="0" r="22225" b="27305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28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CC6B48" w14:textId="77777777" w:rsidR="00B703DC" w:rsidRPr="00570512" w:rsidRDefault="00B703DC" w:rsidP="00B703DC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t xml:space="preserve">The </w:t>
                            </w:r>
                            <w:r w:rsidRPr="00F8630F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WI on </w:t>
                            </w:r>
                            <w:r w:rsidRPr="00CA6710">
                              <w:rPr>
                                <w:rFonts w:eastAsia="Batang"/>
                                <w:lang w:eastAsia="ko-KR"/>
                              </w:rPr>
                              <w:t xml:space="preserve">RRM requirements </w:t>
                            </w:r>
                            <w:r w:rsidRPr="00CA6710">
                              <w:rPr>
                                <w:rFonts w:eastAsia="Batang" w:hint="eastAsia"/>
                                <w:lang w:eastAsia="ko-KR"/>
                              </w:rPr>
                              <w:t>for</w:t>
                            </w:r>
                            <w:r w:rsidRPr="00CA6710">
                              <w:rPr>
                                <w:rFonts w:eastAsia="Batang"/>
                                <w:lang w:eastAsia="ko-KR"/>
                              </w:rPr>
                              <w:t xml:space="preserve"> CSI-RS based L3 measurement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will</w:t>
                            </w:r>
                            <w:r w:rsidRPr="009A2C3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be s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 xml:space="preserve">pecified </w:t>
                            </w:r>
                            <w:r w:rsidRPr="009A2C36">
                              <w:rPr>
                                <w:rFonts w:eastAsia="Malgun Gothic" w:hint="eastAsia"/>
                                <w:lang w:eastAsia="ko-KR"/>
                              </w:rPr>
                              <w:t>in R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el-16</w:t>
                            </w:r>
                            <w:r w:rsidRPr="009A2C3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time frame and 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this</w:t>
                            </w:r>
                            <w:r w:rsidRPr="009A2C3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new </w:t>
                            </w:r>
                            <w:r>
                              <w:t xml:space="preserve">WI 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sh</w:t>
                            </w:r>
                            <w:r>
                              <w:t xml:space="preserve">ould </w:t>
                            </w:r>
                            <w:r w:rsidRPr="009A2C3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be </w:t>
                            </w:r>
                            <w:r w:rsidRPr="009A2C36">
                              <w:rPr>
                                <w:rFonts w:eastAsia="Malgun Gothic"/>
                                <w:lang w:eastAsia="ko-KR"/>
                              </w:rPr>
                              <w:t>completed by</w:t>
                            </w:r>
                            <w:r w:rsidRPr="009A2C3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March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2020</w:t>
                            </w:r>
                            <w:r w:rsidRPr="009A2C36"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in Core requirement aspects. </w:t>
                            </w:r>
                          </w:p>
                          <w:p w14:paraId="423C7403" w14:textId="77777777" w:rsidR="00B703DC" w:rsidRPr="002B0D60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overflowPunct/>
                              <w:spacing w:after="0"/>
                              <w:ind w:leftChars="-18" w:left="324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t xml:space="preserve">RAN4 # 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9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2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BIS</w:t>
                            </w:r>
                          </w:p>
                          <w:p w14:paraId="243B5C2D" w14:textId="77777777" w:rsidR="00B703DC" w:rsidRPr="00CE3451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 w:rsidRPr="00CE3451">
                              <w:rPr>
                                <w:rFonts w:eastAsiaTheme="minorEastAsia"/>
                                <w:lang w:eastAsia="zh-CN"/>
                              </w:rPr>
                              <w:t>Discuss and evaluate the measurement bandwidth of CSI-RS for RRM requirements</w:t>
                            </w:r>
                          </w:p>
                          <w:p w14:paraId="144BEFF6" w14:textId="77777777" w:rsidR="00B703DC" w:rsidRPr="00CE3451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 w:rsidRPr="00CE3451">
                              <w:rPr>
                                <w:rFonts w:eastAsiaTheme="minorEastAsia"/>
                                <w:lang w:eastAsia="zh-CN"/>
                              </w:rPr>
                              <w:t>Define CSI-RS based intra-frequency and inter-frequency measurement</w:t>
                            </w:r>
                          </w:p>
                          <w:p w14:paraId="40415A07" w14:textId="77777777" w:rsidR="00B703DC" w:rsidRPr="00B9113F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Discuss and </w:t>
                            </w:r>
                            <w:r>
                              <w:rPr>
                                <w:rFonts w:hint="eastAsia"/>
                                <w:lang w:eastAsia="zh-CN" w:bidi="hi-IN"/>
                              </w:rPr>
                              <w:t>i</w:t>
                            </w:r>
                            <w:r w:rsidRPr="008644FD">
                              <w:rPr>
                                <w:lang w:eastAsia="ja-JP" w:bidi="hi-IN"/>
                              </w:rPr>
                              <w:t>ntroduce new UE measurement capability, including number of frequency layer and number of cells etc., for CSI-RS based measurement</w:t>
                            </w:r>
                          </w:p>
                          <w:p w14:paraId="26279816" w14:textId="77777777" w:rsidR="00B703DC" w:rsidRPr="00130539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Initial discuss intra-frequency and inter-frequency measurement requirements</w:t>
                            </w:r>
                          </w:p>
                          <w:p w14:paraId="580239CA" w14:textId="77777777" w:rsidR="00B703DC" w:rsidRPr="00F8630F" w:rsidRDefault="00B703DC" w:rsidP="00B703DC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Malgun Gothic"/>
                                <w:lang w:eastAsia="ko-KR"/>
                              </w:rPr>
                            </w:pPr>
                          </w:p>
                          <w:p w14:paraId="686FE441" w14:textId="77777777" w:rsidR="00B703DC" w:rsidRPr="002B0D60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overflowPunct/>
                              <w:spacing w:after="0"/>
                              <w:ind w:leftChars="-18" w:left="324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t xml:space="preserve">RAN4 # 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9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3</w:t>
                            </w:r>
                          </w:p>
                          <w:p w14:paraId="279484B4" w14:textId="77777777" w:rsidR="00B703DC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Complete the requirements for CSI-RS based UE measurement capability, including </w:t>
                            </w:r>
                            <w:r w:rsidRPr="008644FD">
                              <w:rPr>
                                <w:lang w:eastAsia="ja-JP" w:bidi="hi-IN"/>
                              </w:rPr>
                              <w:t>number of frequency layer and number of cells etc.,</w:t>
                            </w:r>
                          </w:p>
                          <w:p w14:paraId="07B3C73C" w14:textId="77777777" w:rsidR="00B703DC" w:rsidRPr="003255E9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Complete intra-frequency and inter-frequency measurement requirements</w:t>
                            </w:r>
                          </w:p>
                          <w:p w14:paraId="16EEF41C" w14:textId="77777777" w:rsidR="00B703DC" w:rsidRPr="00130539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 w:rsidRPr="008644FD">
                              <w:t>Evaluate CSI-RS based L3 measurement accuracy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requirements</w:t>
                            </w:r>
                          </w:p>
                          <w:p w14:paraId="68178932" w14:textId="77777777" w:rsidR="00B703DC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 w:rsidRPr="00982A05">
                              <w:rPr>
                                <w:rFonts w:hint="eastAsia"/>
                              </w:rPr>
                              <w:t>Provide d</w:t>
                            </w:r>
                            <w:r w:rsidRPr="00982A05">
                              <w:t xml:space="preserve">raft CRs for </w:t>
                            </w:r>
                            <w:r w:rsidRPr="00CA6710">
                              <w:rPr>
                                <w:rFonts w:eastAsia="Batang"/>
                                <w:lang w:eastAsia="ko-KR"/>
                              </w:rPr>
                              <w:t>CSI-RS based L3 measurement</w:t>
                            </w:r>
                            <w:r w:rsidRPr="00982A05">
                              <w:t xml:space="preserve"> core requirements</w:t>
                            </w:r>
                          </w:p>
                          <w:p w14:paraId="69F737C0" w14:textId="77777777" w:rsidR="00B703DC" w:rsidRPr="00982A05" w:rsidRDefault="00B703DC" w:rsidP="00B703DC">
                            <w:pPr>
                              <w:pStyle w:val="afc"/>
                              <w:spacing w:after="0"/>
                              <w:ind w:left="501"/>
                            </w:pPr>
                          </w:p>
                          <w:p w14:paraId="4C22B2DE" w14:textId="77777777" w:rsidR="00B703DC" w:rsidRPr="002B0D60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overflowPunct/>
                              <w:spacing w:after="0"/>
                              <w:ind w:leftChars="-18" w:left="324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t xml:space="preserve">RAN4 # 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9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4</w:t>
                            </w:r>
                          </w:p>
                          <w:p w14:paraId="6A34BAA0" w14:textId="77777777" w:rsidR="00B703DC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Approve</w:t>
                            </w:r>
                            <w:r w:rsidRPr="00982A05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Pr="00982A05">
                              <w:t xml:space="preserve">CRs for </w:t>
                            </w:r>
                            <w:r w:rsidRPr="00CA6710">
                              <w:rPr>
                                <w:rFonts w:eastAsia="Batang"/>
                                <w:lang w:eastAsia="ko-KR"/>
                              </w:rPr>
                              <w:t>CSI-RS based L3 measurement</w:t>
                            </w:r>
                            <w:r w:rsidRPr="00982A05">
                              <w:t xml:space="preserve"> core requirements</w:t>
                            </w:r>
                          </w:p>
                          <w:p w14:paraId="03E86D03" w14:textId="77777777" w:rsidR="00B703DC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Finalize </w:t>
                            </w:r>
                            <w:r w:rsidRPr="00CA6710">
                              <w:rPr>
                                <w:rFonts w:eastAsia="Batang"/>
                                <w:lang w:eastAsia="ko-KR"/>
                              </w:rPr>
                              <w:t>CSI-RS based L3 measurement</w:t>
                            </w:r>
                            <w:r w:rsidRPr="00982A05">
                              <w:t xml:space="preserve"> core requirements</w:t>
                            </w:r>
                            <w:r w:rsidRPr="00CA5150"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14:paraId="06AABA40" w14:textId="77777777" w:rsidR="00B703DC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 w:rsidRPr="008644FD">
                              <w:t>Evaluate CSI-RS based L3 measurement accuracy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requirements;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approve simulation assumption for accuracy evaluation if needed.</w:t>
                            </w:r>
                          </w:p>
                          <w:p w14:paraId="5EB7D887" w14:textId="77777777" w:rsidR="00B703DC" w:rsidRPr="00130539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Identify list of test cases for </w:t>
                            </w:r>
                            <w:r w:rsidRPr="00CA6710">
                              <w:rPr>
                                <w:rFonts w:eastAsia="Batang"/>
                                <w:lang w:eastAsia="ko-KR"/>
                              </w:rPr>
                              <w:t>CSI-RS based L3 measurement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performance</w:t>
                            </w:r>
                          </w:p>
                          <w:p w14:paraId="4DFAA47C" w14:textId="77777777" w:rsidR="00B703DC" w:rsidRPr="008E07F4" w:rsidRDefault="00B703DC" w:rsidP="00B703DC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Malgun Gothic"/>
                                <w:lang w:eastAsia="ko-KR"/>
                              </w:rPr>
                            </w:pPr>
                          </w:p>
                          <w:p w14:paraId="2385030A" w14:textId="77777777" w:rsidR="00B703DC" w:rsidRPr="002B0D60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overflowPunct/>
                              <w:spacing w:after="0"/>
                              <w:ind w:leftChars="-18" w:left="324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t xml:space="preserve">RAN4 # 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9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4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BIS</w:t>
                            </w:r>
                          </w:p>
                          <w:p w14:paraId="40D24FE1" w14:textId="77777777" w:rsidR="00B703DC" w:rsidRPr="00CE3451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 xml:space="preserve">Continue discuss identified test cases and configuration parameters for </w:t>
                            </w:r>
                            <w:r w:rsidRPr="00CA6710">
                              <w:rPr>
                                <w:rFonts w:eastAsia="Batang"/>
                                <w:lang w:eastAsia="ko-KR"/>
                              </w:rPr>
                              <w:t>CSI-RS based L3 measurement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performance</w:t>
                            </w:r>
                          </w:p>
                          <w:p w14:paraId="5F4F3BE2" w14:textId="77777777" w:rsidR="00B703DC" w:rsidRPr="0028151A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Provide d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>raft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 xml:space="preserve">CRs </w:t>
                            </w:r>
                            <w:r w:rsidRPr="008644FD">
                              <w:t>CSI-RS based L3 measurement accuracy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>requirements</w:t>
                            </w:r>
                          </w:p>
                          <w:p w14:paraId="7DB94270" w14:textId="77777777" w:rsidR="00B703DC" w:rsidRPr="0028151A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Provide d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 xml:space="preserve">raft 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test case 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 xml:space="preserve">CRs for </w:t>
                            </w:r>
                            <w:r w:rsidRPr="00CA6710">
                              <w:rPr>
                                <w:rFonts w:eastAsia="Batang"/>
                                <w:lang w:eastAsia="ko-KR"/>
                              </w:rPr>
                              <w:t>CSI-RS based L3 measurement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performance</w:t>
                            </w:r>
                          </w:p>
                          <w:p w14:paraId="4736ADC3" w14:textId="77777777" w:rsidR="00B703DC" w:rsidRPr="007929CC" w:rsidRDefault="00B703DC" w:rsidP="00B703DC">
                            <w:pPr>
                              <w:spacing w:after="0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</w:p>
                          <w:p w14:paraId="17B4DB0C" w14:textId="77777777" w:rsidR="00B703DC" w:rsidRPr="002B0D60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overflowPunct/>
                              <w:spacing w:after="0"/>
                              <w:ind w:leftChars="-18" w:left="324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t xml:space="preserve">RAN4 # 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9</w:t>
                            </w:r>
                            <w:r>
                              <w:rPr>
                                <w:rFonts w:eastAsiaTheme="minorEastAsia" w:hint="eastAsia"/>
                                <w:lang w:eastAsia="zh-CN"/>
                              </w:rPr>
                              <w:t>5</w:t>
                            </w:r>
                          </w:p>
                          <w:p w14:paraId="4124B401" w14:textId="756C0518" w:rsidR="00840540" w:rsidRPr="00416CA5" w:rsidRDefault="00B703DC" w:rsidP="00B703DC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</w:pP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>Approve CRs on RRM</w:t>
                            </w:r>
                            <w:r>
                              <w:rPr>
                                <w:rFonts w:eastAsia="Malgun Gothic"/>
                                <w:lang w:eastAsia="ko-KR"/>
                              </w:rPr>
                              <w:t xml:space="preserve"> performance</w:t>
                            </w:r>
                            <w:r>
                              <w:rPr>
                                <w:rFonts w:eastAsia="Malgun Gothic" w:hint="eastAsia"/>
                                <w:lang w:eastAsia="ko-KR"/>
                              </w:rPr>
                              <w:t xml:space="preserve"> test cases </w:t>
                            </w:r>
                          </w:p>
                          <w:p w14:paraId="5A5B0B45" w14:textId="53A9678E" w:rsidR="001D3283" w:rsidRPr="00840540" w:rsidRDefault="00B703DC" w:rsidP="0052182F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29"/>
                              </w:numPr>
                              <w:overflowPunct/>
                              <w:spacing w:after="0"/>
                              <w:ind w:leftChars="64" w:left="488"/>
                              <w:contextualSpacing w:val="0"/>
                              <w:jc w:val="both"/>
                              <w:textAlignment w:val="auto"/>
                              <w:rPr>
                                <w:rFonts w:eastAsia="DengXian"/>
                                <w:lang w:val="en-US" w:eastAsia="zh-CN"/>
                              </w:rPr>
                            </w:pPr>
                            <w:r w:rsidRPr="0052182F">
                              <w:rPr>
                                <w:rFonts w:eastAsia="Malgun Gothic"/>
                                <w:lang w:eastAsia="ko-KR"/>
                              </w:rPr>
                              <w:t>Complete RRM performance requirement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11CCC1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79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">
                <v:textbox style="mso-fit-shape-to-text:t">
                  <w:txbxContent>
                    <w:p w14:paraId="49CC6B48" w14:textId="77777777" w:rsidR="00B703DC" w:rsidRPr="00570512" w:rsidRDefault="00B703DC" w:rsidP="00B703DC">
                      <w:pPr>
                        <w:rPr>
                          <w:lang w:eastAsia="zh-CN"/>
                        </w:rPr>
                      </w:pPr>
                      <w:r>
                        <w:t xml:space="preserve">The </w:t>
                      </w:r>
                      <w:r w:rsidRPr="00F8630F">
                        <w:rPr>
                          <w:rFonts w:eastAsia="Malgun Gothic" w:hint="eastAsia"/>
                          <w:lang w:eastAsia="ko-KR"/>
                        </w:rPr>
                        <w:t xml:space="preserve">WI on </w:t>
                      </w:r>
                      <w:r w:rsidRPr="00CA6710">
                        <w:rPr>
                          <w:rFonts w:eastAsia="Batang"/>
                          <w:lang w:eastAsia="ko-KR"/>
                        </w:rPr>
                        <w:t xml:space="preserve">RRM requirements </w:t>
                      </w:r>
                      <w:r w:rsidRPr="00CA6710">
                        <w:rPr>
                          <w:rFonts w:eastAsia="Batang" w:hint="eastAsia"/>
                          <w:lang w:eastAsia="ko-KR"/>
                        </w:rPr>
                        <w:t>for</w:t>
                      </w:r>
                      <w:r w:rsidRPr="00CA6710">
                        <w:rPr>
                          <w:rFonts w:eastAsia="Batang"/>
                          <w:lang w:eastAsia="ko-KR"/>
                        </w:rPr>
                        <w:t xml:space="preserve"> CSI-RS based L3 measurement</w:t>
                      </w:r>
                      <w:r>
                        <w:t xml:space="preserve"> 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>will</w:t>
                      </w:r>
                      <w:r w:rsidRPr="009A2C36">
                        <w:rPr>
                          <w:rFonts w:eastAsia="Malgun Gothic" w:hint="eastAsia"/>
                          <w:lang w:eastAsia="ko-KR"/>
                        </w:rPr>
                        <w:t xml:space="preserve"> be s</w:t>
                      </w:r>
                      <w:r>
                        <w:rPr>
                          <w:rFonts w:eastAsia="Malgun Gothic"/>
                          <w:lang w:eastAsia="ko-KR"/>
                        </w:rPr>
                        <w:t xml:space="preserve">pecified </w:t>
                      </w:r>
                      <w:r w:rsidRPr="009A2C36">
                        <w:rPr>
                          <w:rFonts w:eastAsia="Malgun Gothic" w:hint="eastAsia"/>
                          <w:lang w:eastAsia="ko-KR"/>
                        </w:rPr>
                        <w:t>in R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>el-16</w:t>
                      </w:r>
                      <w:r w:rsidRPr="009A2C36">
                        <w:rPr>
                          <w:rFonts w:eastAsia="Malgun Gothic" w:hint="eastAsia"/>
                          <w:lang w:eastAsia="ko-KR"/>
                        </w:rPr>
                        <w:t xml:space="preserve"> time frame and </w:t>
                      </w:r>
                      <w:r>
                        <w:rPr>
                          <w:rFonts w:eastAsia="Malgun Gothic"/>
                          <w:lang w:eastAsia="ko-KR"/>
                        </w:rPr>
                        <w:t>this</w:t>
                      </w:r>
                      <w:r w:rsidRPr="009A2C36">
                        <w:rPr>
                          <w:rFonts w:eastAsia="Malgun Gothic" w:hint="eastAsia"/>
                          <w:lang w:eastAsia="ko-KR"/>
                        </w:rPr>
                        <w:t xml:space="preserve"> new </w:t>
                      </w:r>
                      <w:r>
                        <w:t xml:space="preserve">WI </w:t>
                      </w:r>
                      <w:r>
                        <w:rPr>
                          <w:rFonts w:eastAsia="Malgun Gothic"/>
                          <w:lang w:eastAsia="ko-KR"/>
                        </w:rPr>
                        <w:t>sh</w:t>
                      </w:r>
                      <w:r>
                        <w:t xml:space="preserve">ould </w:t>
                      </w:r>
                      <w:r w:rsidRPr="009A2C36">
                        <w:rPr>
                          <w:rFonts w:eastAsia="Malgun Gothic" w:hint="eastAsia"/>
                          <w:lang w:eastAsia="ko-KR"/>
                        </w:rPr>
                        <w:t xml:space="preserve">be </w:t>
                      </w:r>
                      <w:r w:rsidRPr="009A2C36">
                        <w:rPr>
                          <w:rFonts w:eastAsia="Malgun Gothic"/>
                          <w:lang w:eastAsia="ko-KR"/>
                        </w:rPr>
                        <w:t>completed by</w:t>
                      </w:r>
                      <w:r w:rsidRPr="009A2C36"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  <w:r>
                        <w:rPr>
                          <w:rFonts w:eastAsia="Malgun Gothic"/>
                          <w:lang w:eastAsia="ko-KR"/>
                        </w:rPr>
                        <w:t>March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 xml:space="preserve"> 2020</w:t>
                      </w:r>
                      <w:r w:rsidRPr="009A2C36">
                        <w:rPr>
                          <w:rFonts w:eastAsia="Malgun Gothic" w:hint="eastAsia"/>
                          <w:lang w:eastAsia="ko-KR"/>
                        </w:rPr>
                        <w:t xml:space="preserve"> 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 xml:space="preserve">in Core requirement aspects. </w:t>
                      </w:r>
                    </w:p>
                    <w:p w14:paraId="423C7403" w14:textId="77777777" w:rsidR="00B703DC" w:rsidRPr="002B0D60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30"/>
                        </w:numPr>
                        <w:overflowPunct/>
                        <w:spacing w:after="0"/>
                        <w:ind w:leftChars="-18" w:left="324"/>
                        <w:contextualSpacing w:val="0"/>
                        <w:jc w:val="both"/>
                        <w:textAlignment w:val="auto"/>
                      </w:pPr>
                      <w:r>
                        <w:t xml:space="preserve">RAN4 # 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>9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2</w:t>
                      </w:r>
                      <w:r>
                        <w:rPr>
                          <w:rFonts w:eastAsia="Malgun Gothic"/>
                          <w:lang w:eastAsia="ko-KR"/>
                        </w:rPr>
                        <w:t>BIS</w:t>
                      </w:r>
                    </w:p>
                    <w:p w14:paraId="243B5C2D" w14:textId="77777777" w:rsidR="00B703DC" w:rsidRPr="00CE3451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 w:rsidRPr="00CE3451">
                        <w:rPr>
                          <w:rFonts w:eastAsiaTheme="minorEastAsia"/>
                          <w:lang w:eastAsia="zh-CN"/>
                        </w:rPr>
                        <w:t>Discuss and evaluate the measurement bandwidth of CSI-RS for RRM requirements</w:t>
                      </w:r>
                    </w:p>
                    <w:p w14:paraId="144BEFF6" w14:textId="77777777" w:rsidR="00B703DC" w:rsidRPr="00CE3451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 w:rsidRPr="00CE3451">
                        <w:rPr>
                          <w:rFonts w:eastAsiaTheme="minorEastAsia"/>
                          <w:lang w:eastAsia="zh-CN"/>
                        </w:rPr>
                        <w:t>Define CSI-RS based intra-frequency and inter-frequency measurement</w:t>
                      </w:r>
                    </w:p>
                    <w:p w14:paraId="40415A07" w14:textId="77777777" w:rsidR="00B703DC" w:rsidRPr="00B9113F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Discuss and </w:t>
                      </w:r>
                      <w:r>
                        <w:rPr>
                          <w:rFonts w:hint="eastAsia"/>
                          <w:lang w:eastAsia="zh-CN" w:bidi="hi-IN"/>
                        </w:rPr>
                        <w:t>i</w:t>
                      </w:r>
                      <w:r w:rsidRPr="008644FD">
                        <w:rPr>
                          <w:lang w:eastAsia="ja-JP" w:bidi="hi-IN"/>
                        </w:rPr>
                        <w:t>ntroduce new UE measurement capability, including number of frequency layer and number of cells etc., for CSI-RS based measurement</w:t>
                      </w:r>
                    </w:p>
                    <w:p w14:paraId="26279816" w14:textId="77777777" w:rsidR="00B703DC" w:rsidRPr="00130539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Initial discuss intra-frequency and inter-frequency measurement requirements</w:t>
                      </w:r>
                    </w:p>
                    <w:p w14:paraId="580239CA" w14:textId="77777777" w:rsidR="00B703DC" w:rsidRPr="00F8630F" w:rsidRDefault="00B703DC" w:rsidP="00B703DC">
                      <w:pPr>
                        <w:overflowPunct w:val="0"/>
                        <w:spacing w:after="0"/>
                        <w:textAlignment w:val="baseline"/>
                        <w:rPr>
                          <w:rFonts w:eastAsia="Malgun Gothic"/>
                          <w:lang w:eastAsia="ko-KR"/>
                        </w:rPr>
                      </w:pPr>
                    </w:p>
                    <w:p w14:paraId="686FE441" w14:textId="77777777" w:rsidR="00B703DC" w:rsidRPr="002B0D60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30"/>
                        </w:numPr>
                        <w:overflowPunct/>
                        <w:spacing w:after="0"/>
                        <w:ind w:leftChars="-18" w:left="324"/>
                        <w:contextualSpacing w:val="0"/>
                        <w:jc w:val="both"/>
                        <w:textAlignment w:val="auto"/>
                      </w:pPr>
                      <w:r>
                        <w:t xml:space="preserve">RAN4 # 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>9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3</w:t>
                      </w:r>
                    </w:p>
                    <w:p w14:paraId="279484B4" w14:textId="77777777" w:rsidR="00B703DC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Complete the requirements for CSI-RS based UE measurement capability, including </w:t>
                      </w:r>
                      <w:r w:rsidRPr="008644FD">
                        <w:rPr>
                          <w:lang w:eastAsia="ja-JP" w:bidi="hi-IN"/>
                        </w:rPr>
                        <w:t>number of frequency layer and number of cells etc.,</w:t>
                      </w:r>
                    </w:p>
                    <w:p w14:paraId="07B3C73C" w14:textId="77777777" w:rsidR="00B703DC" w:rsidRPr="003255E9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>Complete intra-frequency and inter-frequency measurement requirements</w:t>
                      </w:r>
                    </w:p>
                    <w:p w14:paraId="16EEF41C" w14:textId="77777777" w:rsidR="00B703DC" w:rsidRPr="00130539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 w:rsidRPr="008644FD">
                        <w:t>Evaluate CSI-RS based L3 measurement accuracy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requirements</w:t>
                      </w:r>
                    </w:p>
                    <w:p w14:paraId="68178932" w14:textId="77777777" w:rsidR="00B703DC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 w:rsidRPr="00982A05">
                        <w:rPr>
                          <w:rFonts w:hint="eastAsia"/>
                        </w:rPr>
                        <w:t>Provide d</w:t>
                      </w:r>
                      <w:r w:rsidRPr="00982A05">
                        <w:t xml:space="preserve">raft CRs for </w:t>
                      </w:r>
                      <w:r w:rsidRPr="00CA6710">
                        <w:rPr>
                          <w:rFonts w:eastAsia="Batang"/>
                          <w:lang w:eastAsia="ko-KR"/>
                        </w:rPr>
                        <w:t>CSI-RS based L3 measurement</w:t>
                      </w:r>
                      <w:r w:rsidRPr="00982A05">
                        <w:t xml:space="preserve"> core requirements</w:t>
                      </w:r>
                    </w:p>
                    <w:p w14:paraId="69F737C0" w14:textId="77777777" w:rsidR="00B703DC" w:rsidRPr="00982A05" w:rsidRDefault="00B703DC" w:rsidP="00B703DC">
                      <w:pPr>
                        <w:pStyle w:val="afc"/>
                        <w:spacing w:after="0"/>
                        <w:ind w:left="501"/>
                      </w:pPr>
                    </w:p>
                    <w:p w14:paraId="4C22B2DE" w14:textId="77777777" w:rsidR="00B703DC" w:rsidRPr="002B0D60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30"/>
                        </w:numPr>
                        <w:overflowPunct/>
                        <w:spacing w:after="0"/>
                        <w:ind w:leftChars="-18" w:left="324"/>
                        <w:contextualSpacing w:val="0"/>
                        <w:jc w:val="both"/>
                        <w:textAlignment w:val="auto"/>
                      </w:pPr>
                      <w:r>
                        <w:t xml:space="preserve">RAN4 # 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>9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4</w:t>
                      </w:r>
                    </w:p>
                    <w:p w14:paraId="6A34BAA0" w14:textId="77777777" w:rsidR="00B703DC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>
                        <w:rPr>
                          <w:rFonts w:hint="eastAsia"/>
                          <w:lang w:eastAsia="zh-CN"/>
                        </w:rPr>
                        <w:t>Approve</w:t>
                      </w:r>
                      <w:r w:rsidRPr="00982A05">
                        <w:rPr>
                          <w:rFonts w:hint="eastAsia"/>
                        </w:rPr>
                        <w:t xml:space="preserve"> </w:t>
                      </w:r>
                      <w:r w:rsidRPr="00982A05">
                        <w:t xml:space="preserve">CRs for </w:t>
                      </w:r>
                      <w:r w:rsidRPr="00CA6710">
                        <w:rPr>
                          <w:rFonts w:eastAsia="Batang"/>
                          <w:lang w:eastAsia="ko-KR"/>
                        </w:rPr>
                        <w:t>CSI-RS based L3 measurement</w:t>
                      </w:r>
                      <w:r w:rsidRPr="00982A05">
                        <w:t xml:space="preserve"> core requirements</w:t>
                      </w:r>
                    </w:p>
                    <w:p w14:paraId="03E86D03" w14:textId="77777777" w:rsidR="00B703DC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Finalize </w:t>
                      </w:r>
                      <w:r w:rsidRPr="00CA6710">
                        <w:rPr>
                          <w:rFonts w:eastAsia="Batang"/>
                          <w:lang w:eastAsia="ko-KR"/>
                        </w:rPr>
                        <w:t>CSI-RS based L3 measurement</w:t>
                      </w:r>
                      <w:r w:rsidRPr="00982A05">
                        <w:t xml:space="preserve"> core requirements</w:t>
                      </w:r>
                      <w:r w:rsidRPr="00CA5150">
                        <w:rPr>
                          <w:rFonts w:hint="eastAsia"/>
                        </w:rPr>
                        <w:t xml:space="preserve"> </w:t>
                      </w:r>
                    </w:p>
                    <w:p w14:paraId="06AABA40" w14:textId="77777777" w:rsidR="00B703DC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 w:rsidRPr="008644FD">
                        <w:t>Evaluate CSI-RS based L3 measurement accuracy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requirements;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approve simulation assumption for accuracy evaluation if needed.</w:t>
                      </w:r>
                    </w:p>
                    <w:p w14:paraId="5EB7D887" w14:textId="77777777" w:rsidR="00B703DC" w:rsidRPr="00130539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>
                        <w:rPr>
                          <w:rFonts w:hint="eastAsia"/>
                          <w:lang w:eastAsia="zh-CN"/>
                        </w:rPr>
                        <w:t xml:space="preserve">Identify list of test cases for </w:t>
                      </w:r>
                      <w:r w:rsidRPr="00CA6710">
                        <w:rPr>
                          <w:rFonts w:eastAsia="Batang"/>
                          <w:lang w:eastAsia="ko-KR"/>
                        </w:rPr>
                        <w:t>CSI-RS based L3 measurement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performance</w:t>
                      </w:r>
                    </w:p>
                    <w:p w14:paraId="4DFAA47C" w14:textId="77777777" w:rsidR="00B703DC" w:rsidRPr="008E07F4" w:rsidRDefault="00B703DC" w:rsidP="00B703DC">
                      <w:pPr>
                        <w:overflowPunct w:val="0"/>
                        <w:spacing w:after="0"/>
                        <w:textAlignment w:val="baseline"/>
                        <w:rPr>
                          <w:rFonts w:eastAsia="Malgun Gothic"/>
                          <w:lang w:eastAsia="ko-KR"/>
                        </w:rPr>
                      </w:pPr>
                    </w:p>
                    <w:p w14:paraId="2385030A" w14:textId="77777777" w:rsidR="00B703DC" w:rsidRPr="002B0D60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30"/>
                        </w:numPr>
                        <w:overflowPunct/>
                        <w:spacing w:after="0"/>
                        <w:ind w:leftChars="-18" w:left="324"/>
                        <w:contextualSpacing w:val="0"/>
                        <w:jc w:val="both"/>
                        <w:textAlignment w:val="auto"/>
                      </w:pPr>
                      <w:r>
                        <w:t xml:space="preserve">RAN4 # 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>9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4</w:t>
                      </w:r>
                      <w:r>
                        <w:rPr>
                          <w:rFonts w:eastAsia="Malgun Gothic"/>
                          <w:lang w:eastAsia="ko-KR"/>
                        </w:rPr>
                        <w:t>BIS</w:t>
                      </w:r>
                    </w:p>
                    <w:p w14:paraId="40D24FE1" w14:textId="77777777" w:rsidR="00B703DC" w:rsidRPr="00CE3451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>
                        <w:rPr>
                          <w:rFonts w:eastAsia="Malgun Gothic"/>
                          <w:lang w:eastAsia="ko-KR"/>
                        </w:rPr>
                        <w:t xml:space="preserve">Continue discuss identified test cases and configuration parameters for </w:t>
                      </w:r>
                      <w:r w:rsidRPr="00CA6710">
                        <w:rPr>
                          <w:rFonts w:eastAsia="Batang"/>
                          <w:lang w:eastAsia="ko-KR"/>
                        </w:rPr>
                        <w:t>CSI-RS based L3 measurement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performance</w:t>
                      </w:r>
                    </w:p>
                    <w:p w14:paraId="5F4F3BE2" w14:textId="77777777" w:rsidR="00B703DC" w:rsidRPr="0028151A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>
                        <w:rPr>
                          <w:rFonts w:eastAsia="Malgun Gothic" w:hint="eastAsia"/>
                          <w:lang w:eastAsia="ko-KR"/>
                        </w:rPr>
                        <w:t>Provide d</w:t>
                      </w:r>
                      <w:r>
                        <w:rPr>
                          <w:rFonts w:eastAsia="Malgun Gothic"/>
                          <w:lang w:eastAsia="ko-KR"/>
                        </w:rPr>
                        <w:t>raft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rFonts w:eastAsia="Malgun Gothic"/>
                          <w:lang w:eastAsia="ko-KR"/>
                        </w:rPr>
                        <w:t xml:space="preserve">CRs </w:t>
                      </w:r>
                      <w:r w:rsidRPr="008644FD">
                        <w:t>CSI-RS based L3 measurement accuracy</w:t>
                      </w:r>
                      <w:r>
                        <w:rPr>
                          <w:rFonts w:hint="eastAsia"/>
                          <w:lang w:eastAsia="zh-CN"/>
                        </w:rPr>
                        <w:t xml:space="preserve"> </w:t>
                      </w:r>
                      <w:r>
                        <w:rPr>
                          <w:lang w:eastAsia="zh-CN"/>
                        </w:rPr>
                        <w:t>requirements</w:t>
                      </w:r>
                    </w:p>
                    <w:p w14:paraId="7DB94270" w14:textId="77777777" w:rsidR="00B703DC" w:rsidRPr="0028151A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>
                        <w:rPr>
                          <w:rFonts w:eastAsia="Malgun Gothic" w:hint="eastAsia"/>
                          <w:lang w:eastAsia="ko-KR"/>
                        </w:rPr>
                        <w:t>Provide d</w:t>
                      </w:r>
                      <w:r>
                        <w:rPr>
                          <w:rFonts w:eastAsia="Malgun Gothic"/>
                          <w:lang w:eastAsia="ko-KR"/>
                        </w:rPr>
                        <w:t xml:space="preserve">raft 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test case </w:t>
                      </w:r>
                      <w:r>
                        <w:rPr>
                          <w:rFonts w:eastAsia="Malgun Gothic"/>
                          <w:lang w:eastAsia="ko-KR"/>
                        </w:rPr>
                        <w:t xml:space="preserve">CRs for </w:t>
                      </w:r>
                      <w:r w:rsidRPr="00CA6710">
                        <w:rPr>
                          <w:rFonts w:eastAsia="Batang"/>
                          <w:lang w:eastAsia="ko-KR"/>
                        </w:rPr>
                        <w:t>CSI-RS based L3 measurement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 xml:space="preserve"> performance</w:t>
                      </w:r>
                    </w:p>
                    <w:p w14:paraId="4736ADC3" w14:textId="77777777" w:rsidR="00B703DC" w:rsidRPr="007929CC" w:rsidRDefault="00B703DC" w:rsidP="00B703DC">
                      <w:pPr>
                        <w:spacing w:after="0"/>
                        <w:rPr>
                          <w:rFonts w:eastAsiaTheme="minorEastAsia"/>
                          <w:lang w:eastAsia="zh-CN"/>
                        </w:rPr>
                      </w:pPr>
                    </w:p>
                    <w:p w14:paraId="17B4DB0C" w14:textId="77777777" w:rsidR="00B703DC" w:rsidRPr="002B0D60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30"/>
                        </w:numPr>
                        <w:overflowPunct/>
                        <w:spacing w:after="0"/>
                        <w:ind w:leftChars="-18" w:left="324"/>
                        <w:contextualSpacing w:val="0"/>
                        <w:jc w:val="both"/>
                        <w:textAlignment w:val="auto"/>
                      </w:pPr>
                      <w:r>
                        <w:t xml:space="preserve">RAN4 # 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>9</w:t>
                      </w:r>
                      <w:r>
                        <w:rPr>
                          <w:rFonts w:eastAsiaTheme="minorEastAsia" w:hint="eastAsia"/>
                          <w:lang w:eastAsia="zh-CN"/>
                        </w:rPr>
                        <w:t>5</w:t>
                      </w:r>
                    </w:p>
                    <w:p w14:paraId="4124B401" w14:textId="756C0518" w:rsidR="00840540" w:rsidRPr="00416CA5" w:rsidRDefault="00B703DC" w:rsidP="00B703DC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</w:pPr>
                      <w:r>
                        <w:rPr>
                          <w:rFonts w:eastAsia="Malgun Gothic" w:hint="eastAsia"/>
                          <w:lang w:eastAsia="ko-KR"/>
                        </w:rPr>
                        <w:t>Approve CRs on RRM</w:t>
                      </w:r>
                      <w:r>
                        <w:rPr>
                          <w:rFonts w:eastAsia="Malgun Gothic"/>
                          <w:lang w:eastAsia="ko-KR"/>
                        </w:rPr>
                        <w:t xml:space="preserve"> performance</w:t>
                      </w:r>
                      <w:r>
                        <w:rPr>
                          <w:rFonts w:eastAsia="Malgun Gothic" w:hint="eastAsia"/>
                          <w:lang w:eastAsia="ko-KR"/>
                        </w:rPr>
                        <w:t xml:space="preserve"> test cases </w:t>
                      </w:r>
                    </w:p>
                    <w:p w14:paraId="5A5B0B45" w14:textId="53A9678E" w:rsidR="001D3283" w:rsidRPr="00840540" w:rsidRDefault="00B703DC" w:rsidP="0052182F">
                      <w:pPr>
                        <w:pStyle w:val="afc"/>
                        <w:widowControl w:val="0"/>
                        <w:numPr>
                          <w:ilvl w:val="0"/>
                          <w:numId w:val="29"/>
                        </w:numPr>
                        <w:overflowPunct/>
                        <w:spacing w:after="0"/>
                        <w:ind w:leftChars="64" w:left="488"/>
                        <w:contextualSpacing w:val="0"/>
                        <w:jc w:val="both"/>
                        <w:textAlignment w:val="auto"/>
                        <w:rPr>
                          <w:rFonts w:eastAsia="DengXian"/>
                          <w:lang w:val="en-US" w:eastAsia="zh-CN"/>
                        </w:rPr>
                      </w:pPr>
                      <w:r w:rsidRPr="0052182F">
                        <w:rPr>
                          <w:rFonts w:eastAsia="Malgun Gothic"/>
                          <w:lang w:eastAsia="ko-KR"/>
                        </w:rPr>
                        <w:t>Complete RRM performance requirement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15FFA14" w14:textId="60995193" w:rsidR="001D3283" w:rsidRPr="00BB0BDD" w:rsidRDefault="001D3283" w:rsidP="00267CD2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E414C6">
        <w:rPr>
          <w:rFonts w:hint="eastAsia"/>
          <w:lang w:eastAsia="ja-JP"/>
        </w:rPr>
        <w:t>pres</w:t>
      </w:r>
      <w:r w:rsidR="00E414C6">
        <w:rPr>
          <w:lang w:eastAsia="ja-JP"/>
        </w:rPr>
        <w:t xml:space="preserve">ent our views on physical layer parameters of CSI-RS that affect </w:t>
      </w:r>
      <w:r w:rsidR="00440AB8">
        <w:rPr>
          <w:lang w:eastAsia="ja-JP"/>
        </w:rPr>
        <w:t>number of samples</w:t>
      </w:r>
      <w:r w:rsidR="00E414C6">
        <w:rPr>
          <w:lang w:eastAsia="ja-JP"/>
        </w:rPr>
        <w:t xml:space="preserve"> </w:t>
      </w:r>
      <w:r w:rsidR="00440AB8">
        <w:rPr>
          <w:lang w:eastAsia="ja-JP"/>
        </w:rPr>
        <w:t xml:space="preserve">for L3 measurement </w:t>
      </w:r>
      <w:r w:rsidR="00E414C6">
        <w:rPr>
          <w:lang w:eastAsia="ja-JP"/>
        </w:rPr>
        <w:t xml:space="preserve">and measurement period considering </w:t>
      </w:r>
      <w:r>
        <w:rPr>
          <w:lang w:eastAsia="ja-JP"/>
        </w:rPr>
        <w:t>beam or timing synchronization.</w:t>
      </w:r>
    </w:p>
    <w:p w14:paraId="048EF33B" w14:textId="60772A3F" w:rsidR="00357342" w:rsidRPr="004D7A6A" w:rsidRDefault="00556E1D" w:rsidP="004D7A6A">
      <w:pPr>
        <w:pStyle w:val="1"/>
        <w:spacing w:after="120"/>
        <w:rPr>
          <w:lang w:eastAsia="ja-JP"/>
        </w:rPr>
      </w:pPr>
      <w:r w:rsidRPr="00891A01">
        <w:rPr>
          <w:rFonts w:hint="eastAsia"/>
          <w:lang w:eastAsia="ja-JP"/>
        </w:rPr>
        <w:lastRenderedPageBreak/>
        <w:t xml:space="preserve">2. </w:t>
      </w:r>
      <w:r w:rsidR="00BB0BDD">
        <w:rPr>
          <w:rFonts w:hint="eastAsia"/>
          <w:lang w:eastAsia="ja-JP"/>
        </w:rPr>
        <w:t>Discussion</w:t>
      </w:r>
      <w:r w:rsidR="00357342" w:rsidRPr="00357342">
        <w:rPr>
          <w:b/>
          <w:noProof/>
          <w:lang w:val="en-US" w:eastAsia="ja-JP"/>
        </w:rPr>
        <w:t xml:space="preserve"> </w:t>
      </w:r>
    </w:p>
    <w:p w14:paraId="48E267E9" w14:textId="1CD10CA3" w:rsidR="00E414C6" w:rsidRDefault="00E414C6" w:rsidP="00E414C6">
      <w:pPr>
        <w:pStyle w:val="2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 xml:space="preserve">Number of </w:t>
      </w:r>
      <w:r>
        <w:rPr>
          <w:u w:val="single"/>
          <w:lang w:eastAsia="ja-JP"/>
        </w:rPr>
        <w:t>CSI-RS</w:t>
      </w:r>
      <w:r>
        <w:rPr>
          <w:rFonts w:hint="eastAsia"/>
          <w:u w:val="single"/>
          <w:lang w:eastAsia="ja-JP"/>
        </w:rPr>
        <w:t xml:space="preserve"> </w:t>
      </w:r>
      <w:r>
        <w:rPr>
          <w:u w:val="single"/>
          <w:lang w:eastAsia="ja-JP"/>
        </w:rPr>
        <w:t>REs for L3 measurement</w:t>
      </w:r>
    </w:p>
    <w:p w14:paraId="2EA44E82" w14:textId="615D1716" w:rsidR="00CB62D1" w:rsidRDefault="00A66B04" w:rsidP="00F27D61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Following</w:t>
      </w:r>
      <w:r w:rsidR="00E414C6">
        <w:rPr>
          <w:lang w:eastAsia="ja-JP"/>
        </w:rPr>
        <w:t xml:space="preserve"> </w:t>
      </w:r>
      <w:r>
        <w:rPr>
          <w:lang w:eastAsia="ja-JP"/>
        </w:rPr>
        <w:t>parameters</w:t>
      </w:r>
      <w:r w:rsidR="00CB62D1">
        <w:rPr>
          <w:lang w:eastAsia="ja-JP"/>
        </w:rPr>
        <w:t xml:space="preserve"> are configurable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for CSI-RS for mobility</w:t>
      </w:r>
      <w:r w:rsidR="00CB62D1">
        <w:rPr>
          <w:lang w:eastAsia="ja-JP"/>
        </w:rPr>
        <w:t>.</w:t>
      </w:r>
    </w:p>
    <w:p w14:paraId="6012B41E" w14:textId="15D94AF9" w:rsidR="00CB62D1" w:rsidRDefault="00A66B04" w:rsidP="00F27D61">
      <w:pPr>
        <w:pStyle w:val="afc"/>
        <w:numPr>
          <w:ilvl w:val="0"/>
          <w:numId w:val="28"/>
        </w:numPr>
        <w:spacing w:afterLines="50" w:after="120"/>
        <w:jc w:val="both"/>
        <w:rPr>
          <w:lang w:eastAsia="ja-JP"/>
        </w:rPr>
      </w:pPr>
      <w:r>
        <w:rPr>
          <w:lang w:eastAsia="ja-JP"/>
        </w:rPr>
        <w:t>D</w:t>
      </w:r>
      <w:r w:rsidR="00CB62D1">
        <w:rPr>
          <w:rFonts w:hint="eastAsia"/>
          <w:lang w:eastAsia="ja-JP"/>
        </w:rPr>
        <w:t>ensity</w:t>
      </w:r>
      <w:r>
        <w:rPr>
          <w:lang w:eastAsia="ja-JP"/>
        </w:rPr>
        <w:t xml:space="preserve"> (1 or 3)</w:t>
      </w:r>
    </w:p>
    <w:p w14:paraId="337D1071" w14:textId="49D8C785" w:rsidR="00CB62D1" w:rsidRDefault="00A66B04" w:rsidP="00E27BD3">
      <w:pPr>
        <w:pStyle w:val="afc"/>
        <w:numPr>
          <w:ilvl w:val="0"/>
          <w:numId w:val="28"/>
        </w:numPr>
        <w:spacing w:afterLines="50" w:after="120"/>
        <w:jc w:val="both"/>
        <w:rPr>
          <w:lang w:eastAsia="ja-JP"/>
        </w:rPr>
      </w:pPr>
      <w:r>
        <w:rPr>
          <w:lang w:eastAsia="ja-JP"/>
        </w:rPr>
        <w:t>N</w:t>
      </w:r>
      <w:r w:rsidR="00CB62D1">
        <w:rPr>
          <w:lang w:eastAsia="ja-JP"/>
        </w:rPr>
        <w:t>umber of PRBs</w:t>
      </w:r>
      <w:r>
        <w:rPr>
          <w:lang w:eastAsia="ja-JP"/>
        </w:rPr>
        <w:t xml:space="preserve"> (24 - 264)</w:t>
      </w:r>
    </w:p>
    <w:p w14:paraId="324484DC" w14:textId="46DD283A" w:rsidR="00CB62D1" w:rsidRDefault="00A66B04" w:rsidP="00F27D61">
      <w:pPr>
        <w:pStyle w:val="afc"/>
        <w:numPr>
          <w:ilvl w:val="0"/>
          <w:numId w:val="28"/>
        </w:numPr>
        <w:spacing w:afterLines="50" w:after="120"/>
        <w:jc w:val="both"/>
        <w:rPr>
          <w:lang w:eastAsia="ja-JP"/>
        </w:rPr>
      </w:pPr>
      <w:r>
        <w:rPr>
          <w:lang w:eastAsia="ja-JP"/>
        </w:rPr>
        <w:t>P</w:t>
      </w:r>
      <w:r w:rsidR="00CB62D1">
        <w:rPr>
          <w:rFonts w:hint="eastAsia"/>
          <w:lang w:eastAsia="ja-JP"/>
        </w:rPr>
        <w:t>eriodicity</w:t>
      </w:r>
    </w:p>
    <w:p w14:paraId="5BB9F2B5" w14:textId="4FE09FFE" w:rsidR="00E414C6" w:rsidRPr="007B0450" w:rsidRDefault="00A66B04" w:rsidP="00A32840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 xml:space="preserve">Depending on these parameters, the </w:t>
      </w:r>
      <w:r w:rsidR="00CB62D1">
        <w:rPr>
          <w:lang w:eastAsia="ja-JP"/>
        </w:rPr>
        <w:t xml:space="preserve">number of </w:t>
      </w:r>
      <w:r>
        <w:rPr>
          <w:lang w:eastAsia="ja-JP"/>
        </w:rPr>
        <w:t xml:space="preserve">CSI-RS </w:t>
      </w:r>
      <w:r w:rsidR="00CB62D1">
        <w:rPr>
          <w:lang w:eastAsia="ja-JP"/>
        </w:rPr>
        <w:t>REs</w:t>
      </w:r>
      <w:r>
        <w:rPr>
          <w:lang w:eastAsia="ja-JP"/>
        </w:rPr>
        <w:t xml:space="preserve"> for L3 measurement varies from</w:t>
      </w:r>
      <w:r w:rsidR="00CB62D1">
        <w:rPr>
          <w:lang w:eastAsia="ja-JP"/>
        </w:rPr>
        <w:t xml:space="preserve"> 24 </w:t>
      </w:r>
      <w:r>
        <w:rPr>
          <w:lang w:eastAsia="ja-JP"/>
        </w:rPr>
        <w:t>to</w:t>
      </w:r>
      <w:r w:rsidR="00CB62D1">
        <w:rPr>
          <w:lang w:eastAsia="ja-JP"/>
        </w:rPr>
        <w:t xml:space="preserve"> 792 REs</w:t>
      </w:r>
      <w:r>
        <w:rPr>
          <w:lang w:eastAsia="ja-JP"/>
        </w:rPr>
        <w:t>,</w:t>
      </w:r>
      <w:r w:rsidR="00CB62D1">
        <w:rPr>
          <w:lang w:eastAsia="ja-JP"/>
        </w:rPr>
        <w:t xml:space="preserve"> </w:t>
      </w:r>
      <w:r>
        <w:rPr>
          <w:lang w:eastAsia="ja-JP"/>
        </w:rPr>
        <w:t>since the</w:t>
      </w:r>
      <w:r w:rsidR="00CB62D1">
        <w:rPr>
          <w:lang w:eastAsia="ja-JP"/>
        </w:rPr>
        <w:t xml:space="preserve"> </w:t>
      </w:r>
      <w:r w:rsidR="007B0450" w:rsidRPr="00CB62D1">
        <w:rPr>
          <w:lang w:eastAsia="ja-JP"/>
        </w:rPr>
        <w:t>number of PRBs</w:t>
      </w:r>
      <w:r w:rsidR="007B0450">
        <w:rPr>
          <w:lang w:eastAsia="ja-JP"/>
        </w:rPr>
        <w:t xml:space="preserve"> of CSI-RS varies from 24 to 264 and </w:t>
      </w:r>
      <w:r w:rsidR="00CB62D1">
        <w:rPr>
          <w:lang w:eastAsia="ja-JP"/>
        </w:rPr>
        <w:t xml:space="preserve">possible value </w:t>
      </w:r>
      <w:r w:rsidR="00292B37">
        <w:rPr>
          <w:lang w:eastAsia="ja-JP"/>
        </w:rPr>
        <w:t>of CSI-RS density is 1 or 3</w:t>
      </w:r>
      <w:r w:rsidR="00CB62D1">
        <w:rPr>
          <w:lang w:eastAsia="ja-JP"/>
        </w:rPr>
        <w:t>, while number of REs of SSB is fixed by 144 because SSS has 12 PRBs and 1PRB consists of 12 subcarriers.</w:t>
      </w:r>
      <w:r w:rsidR="007B0450">
        <w:rPr>
          <w:rFonts w:hint="eastAsia"/>
          <w:lang w:eastAsia="ja-JP"/>
        </w:rPr>
        <w:t xml:space="preserve"> </w:t>
      </w:r>
      <w:r w:rsidR="007B0450">
        <w:rPr>
          <w:lang w:eastAsia="ja-JP"/>
        </w:rPr>
        <w:t xml:space="preserve">If number of configured REs for L3 measurement varies, feasible measurement accuracy can be changed. </w:t>
      </w:r>
      <w:r w:rsidR="00E414C6">
        <w:rPr>
          <w:lang w:eastAsia="ja-JP"/>
        </w:rPr>
        <w:t xml:space="preserve">Therefore, as one of the parameters which determine delay requirements for CSI-RS based L3 measurement, number of </w:t>
      </w:r>
      <w:r w:rsidR="00CB62D1">
        <w:rPr>
          <w:lang w:eastAsia="ja-JP"/>
        </w:rPr>
        <w:t xml:space="preserve">configurable </w:t>
      </w:r>
      <w:r w:rsidR="00E414C6">
        <w:rPr>
          <w:lang w:eastAsia="ja-JP"/>
        </w:rPr>
        <w:t>REs</w:t>
      </w:r>
      <w:r w:rsidR="00CB62D1">
        <w:rPr>
          <w:lang w:eastAsia="ja-JP"/>
        </w:rPr>
        <w:t xml:space="preserve"> of </w:t>
      </w:r>
      <w:r w:rsidR="00E414C6">
        <w:rPr>
          <w:lang w:eastAsia="ja-JP"/>
        </w:rPr>
        <w:t>CSI-RS for L3 measurement</w:t>
      </w:r>
      <w:r w:rsidR="00840540">
        <w:rPr>
          <w:lang w:eastAsia="ja-JP"/>
        </w:rPr>
        <w:t xml:space="preserve"> should be considered</w:t>
      </w:r>
      <w:r w:rsidR="00E414C6">
        <w:rPr>
          <w:lang w:eastAsia="ja-JP"/>
        </w:rPr>
        <w:t xml:space="preserve">. </w:t>
      </w:r>
    </w:p>
    <w:p w14:paraId="5AA2D78E" w14:textId="3D5833A7" w:rsidR="00E414C6" w:rsidRDefault="00E414C6" w:rsidP="00A32840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Observation </w:t>
      </w:r>
      <w:r w:rsidR="00222B3E">
        <w:rPr>
          <w:b/>
          <w:lang w:eastAsia="ja-JP"/>
        </w:rPr>
        <w:t>1</w:t>
      </w:r>
      <w:r>
        <w:rPr>
          <w:b/>
          <w:lang w:eastAsia="ja-JP"/>
        </w:rPr>
        <w:t xml:space="preserve">: Based on the RAN1/2 design, the number of CSI-RS REs for L3 measurement varies between </w:t>
      </w:r>
      <w:r w:rsidR="00CB62D1">
        <w:rPr>
          <w:b/>
          <w:lang w:eastAsia="ja-JP"/>
        </w:rPr>
        <w:t>24</w:t>
      </w:r>
      <w:r w:rsidR="00840540">
        <w:rPr>
          <w:b/>
          <w:lang w:eastAsia="ja-JP"/>
        </w:rPr>
        <w:t xml:space="preserve"> and </w:t>
      </w:r>
      <w:r w:rsidR="00CB62D1">
        <w:rPr>
          <w:b/>
          <w:lang w:eastAsia="ja-JP"/>
        </w:rPr>
        <w:t>792</w:t>
      </w:r>
      <w:r>
        <w:rPr>
          <w:b/>
          <w:lang w:eastAsia="ja-JP"/>
        </w:rPr>
        <w:t xml:space="preserve">, while that for </w:t>
      </w:r>
      <w:r>
        <w:rPr>
          <w:rFonts w:hint="eastAsia"/>
          <w:b/>
          <w:lang w:eastAsia="ja-JP"/>
        </w:rPr>
        <w:t xml:space="preserve">SSB </w:t>
      </w:r>
      <w:r>
        <w:rPr>
          <w:b/>
          <w:lang w:eastAsia="ja-JP"/>
        </w:rPr>
        <w:t xml:space="preserve">is fixed to 144. </w:t>
      </w:r>
    </w:p>
    <w:p w14:paraId="05823B14" w14:textId="57066A82" w:rsidR="00E414C6" w:rsidRDefault="00E414C6" w:rsidP="00A32840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Proposal </w:t>
      </w:r>
      <w:r w:rsidR="00222B3E">
        <w:rPr>
          <w:b/>
          <w:lang w:eastAsia="ja-JP"/>
        </w:rPr>
        <w:t>1</w:t>
      </w:r>
      <w:r>
        <w:rPr>
          <w:b/>
          <w:lang w:eastAsia="ja-JP"/>
        </w:rPr>
        <w:t xml:space="preserve">: RRM specification should be designed </w:t>
      </w:r>
      <w:r w:rsidR="006C6F27">
        <w:rPr>
          <w:b/>
          <w:lang w:eastAsia="ja-JP"/>
        </w:rPr>
        <w:t>based on</w:t>
      </w:r>
      <w:r>
        <w:rPr>
          <w:b/>
          <w:lang w:eastAsia="ja-JP"/>
        </w:rPr>
        <w:t xml:space="preserve"> </w:t>
      </w:r>
      <w:r w:rsidR="006C6F27">
        <w:rPr>
          <w:b/>
          <w:lang w:eastAsia="ja-JP"/>
        </w:rPr>
        <w:t>either of the two ideas described below.</w:t>
      </w:r>
    </w:p>
    <w:p w14:paraId="2CC3227F" w14:textId="73CBC7CA" w:rsidR="00B17B1B" w:rsidRDefault="00047EC7" w:rsidP="0028233A">
      <w:pPr>
        <w:pStyle w:val="afc"/>
        <w:numPr>
          <w:ilvl w:val="0"/>
          <w:numId w:val="27"/>
        </w:num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When </w:t>
      </w:r>
      <w:r w:rsidR="006C6F27">
        <w:rPr>
          <w:b/>
          <w:lang w:eastAsia="ja-JP"/>
        </w:rPr>
        <w:t xml:space="preserve">number of samples is comparable to that of the case of SSB based, </w:t>
      </w:r>
      <w:r>
        <w:rPr>
          <w:b/>
          <w:lang w:eastAsia="ja-JP"/>
        </w:rPr>
        <w:t xml:space="preserve">measurement accuracy of </w:t>
      </w:r>
      <w:r w:rsidR="006C6F27">
        <w:rPr>
          <w:b/>
          <w:lang w:eastAsia="ja-JP"/>
        </w:rPr>
        <w:t xml:space="preserve">CSI-RS based L3 measurement </w:t>
      </w:r>
      <w:r>
        <w:rPr>
          <w:b/>
          <w:lang w:eastAsia="ja-JP"/>
        </w:rPr>
        <w:t>should be</w:t>
      </w:r>
      <w:r w:rsidR="006C6F27">
        <w:rPr>
          <w:b/>
          <w:lang w:eastAsia="ja-JP"/>
        </w:rPr>
        <w:t xml:space="preserve"> higher than </w:t>
      </w:r>
      <w:r>
        <w:rPr>
          <w:b/>
          <w:lang w:eastAsia="ja-JP"/>
        </w:rPr>
        <w:t xml:space="preserve">that of </w:t>
      </w:r>
      <w:r w:rsidR="006C6F27">
        <w:rPr>
          <w:b/>
          <w:lang w:eastAsia="ja-JP"/>
        </w:rPr>
        <w:t>SSB based.</w:t>
      </w:r>
    </w:p>
    <w:p w14:paraId="26D79736" w14:textId="3C8D9608" w:rsidR="00E414C6" w:rsidRPr="00E27BD3" w:rsidRDefault="006C6F27" w:rsidP="0058233B">
      <w:pPr>
        <w:pStyle w:val="afc"/>
        <w:numPr>
          <w:ilvl w:val="0"/>
          <w:numId w:val="27"/>
        </w:numPr>
        <w:spacing w:afterLines="50" w:after="120"/>
        <w:jc w:val="both"/>
        <w:rPr>
          <w:lang w:eastAsia="ja-JP"/>
        </w:rPr>
      </w:pPr>
      <w:r w:rsidRPr="0058233B">
        <w:rPr>
          <w:b/>
          <w:lang w:eastAsia="ja-JP"/>
        </w:rPr>
        <w:t>Wh</w:t>
      </w:r>
      <w:r w:rsidR="00047EC7">
        <w:rPr>
          <w:b/>
          <w:lang w:eastAsia="ja-JP"/>
        </w:rPr>
        <w:t>en</w:t>
      </w:r>
      <w:r w:rsidRPr="0058233B">
        <w:rPr>
          <w:b/>
          <w:lang w:eastAsia="ja-JP"/>
        </w:rPr>
        <w:t xml:space="preserve"> measurement accuracy of CSI-RS based L3 measurement is same level as that of SSB based, number of samples </w:t>
      </w:r>
      <w:r w:rsidR="00047EC7">
        <w:rPr>
          <w:b/>
          <w:lang w:eastAsia="ja-JP"/>
        </w:rPr>
        <w:t>for CSI-RS based L3 measurement</w:t>
      </w:r>
      <w:r w:rsidR="00047EC7" w:rsidRPr="0058233B">
        <w:rPr>
          <w:b/>
          <w:lang w:eastAsia="ja-JP"/>
        </w:rPr>
        <w:t xml:space="preserve"> </w:t>
      </w:r>
      <w:r w:rsidRPr="0058233B">
        <w:rPr>
          <w:b/>
          <w:lang w:eastAsia="ja-JP"/>
        </w:rPr>
        <w:t xml:space="preserve">should be </w:t>
      </w:r>
      <w:r w:rsidR="00047EC7">
        <w:rPr>
          <w:b/>
          <w:lang w:eastAsia="ja-JP"/>
        </w:rPr>
        <w:t>lower than that of SSB based</w:t>
      </w:r>
      <w:r w:rsidRPr="0058233B">
        <w:rPr>
          <w:b/>
          <w:lang w:eastAsia="ja-JP"/>
        </w:rPr>
        <w:t>.</w:t>
      </w:r>
    </w:p>
    <w:p w14:paraId="73C659B0" w14:textId="582069EA" w:rsidR="004D7A6A" w:rsidRDefault="004D7A6A" w:rsidP="004D7A6A">
      <w:pPr>
        <w:pStyle w:val="2"/>
        <w:rPr>
          <w:u w:val="single"/>
          <w:lang w:eastAsia="ja-JP"/>
        </w:rPr>
      </w:pPr>
      <w:r w:rsidRPr="004D7A6A">
        <w:rPr>
          <w:rFonts w:hint="eastAsia"/>
          <w:u w:val="single"/>
          <w:lang w:eastAsia="ja-JP"/>
        </w:rPr>
        <w:t xml:space="preserve">Measurement </w:t>
      </w:r>
      <w:r w:rsidR="00E414C6">
        <w:rPr>
          <w:u w:val="single"/>
          <w:lang w:eastAsia="ja-JP"/>
        </w:rPr>
        <w:t>p</w:t>
      </w:r>
      <w:r w:rsidR="00E414C6" w:rsidRPr="004D7A6A">
        <w:rPr>
          <w:rFonts w:hint="eastAsia"/>
          <w:u w:val="single"/>
          <w:lang w:eastAsia="ja-JP"/>
        </w:rPr>
        <w:t>eriod</w:t>
      </w:r>
    </w:p>
    <w:p w14:paraId="1F5B11DC" w14:textId="447B07E8" w:rsidR="00B73149" w:rsidRDefault="004D7A6A" w:rsidP="0028233A">
      <w:pPr>
        <w:spacing w:afterLines="50" w:after="120"/>
        <w:jc w:val="both"/>
        <w:rPr>
          <w:lang w:val="x-none" w:eastAsia="ja-JP"/>
        </w:rPr>
      </w:pPr>
      <w:r>
        <w:rPr>
          <w:lang w:eastAsia="ja-JP"/>
        </w:rPr>
        <w:t>Both SSB and CSI-RS based L1</w:t>
      </w:r>
      <w:r w:rsidR="00720840">
        <w:rPr>
          <w:lang w:eastAsia="ja-JP"/>
        </w:rPr>
        <w:t>-RSRP</w:t>
      </w:r>
      <w:r>
        <w:rPr>
          <w:lang w:eastAsia="ja-JP"/>
        </w:rPr>
        <w:t xml:space="preserve"> measurements have already </w:t>
      </w:r>
      <w:r w:rsidR="00B73149">
        <w:rPr>
          <w:lang w:eastAsia="ja-JP"/>
        </w:rPr>
        <w:t xml:space="preserve">been </w:t>
      </w:r>
      <w:r>
        <w:rPr>
          <w:lang w:eastAsia="ja-JP"/>
        </w:rPr>
        <w:t>defined in Rel.15, and also SSB based L3 measurement has</w:t>
      </w:r>
      <w:r w:rsidR="00B73149">
        <w:rPr>
          <w:lang w:eastAsia="ja-JP"/>
        </w:rPr>
        <w:t xml:space="preserve"> been defined</w:t>
      </w:r>
      <w:r>
        <w:rPr>
          <w:lang w:eastAsia="ja-JP"/>
        </w:rPr>
        <w:t>. According to TS38.133 Sec.9.5.4, measurement delay requirements for CSI-RS based L1</w:t>
      </w:r>
      <w:r w:rsidR="002C1961">
        <w:rPr>
          <w:rFonts w:hint="eastAsia"/>
          <w:lang w:eastAsia="ja-JP"/>
        </w:rPr>
        <w:t>-RSRP</w:t>
      </w:r>
      <w:r>
        <w:rPr>
          <w:lang w:eastAsia="ja-JP"/>
        </w:rPr>
        <w:t xml:space="preserve"> measurement is defined as a formula, and they include two parameters such as </w:t>
      </w:r>
      <w:r w:rsidRPr="000A409E">
        <w:rPr>
          <w:lang w:eastAsia="ja-JP"/>
        </w:rPr>
        <w:t>number of samples for</w:t>
      </w:r>
      <w:r>
        <w:rPr>
          <w:lang w:eastAsia="ja-JP"/>
        </w:rPr>
        <w:t xml:space="preserve"> L1-RSRP </w:t>
      </w:r>
      <w:r w:rsidR="00B73149">
        <w:rPr>
          <w:lang w:eastAsia="ja-JP"/>
        </w:rPr>
        <w:t>measurement</w:t>
      </w:r>
      <w:r>
        <w:rPr>
          <w:lang w:eastAsia="ja-JP"/>
        </w:rPr>
        <w:t xml:space="preserve"> and scaling factor </w:t>
      </w:r>
      <w:r w:rsidRPr="000A409E">
        <w:rPr>
          <w:lang w:eastAsia="ja-JP"/>
        </w:rPr>
        <w:t>considering overlap between CSI-RS measurement duration and SMTC or M</w:t>
      </w:r>
      <w:r w:rsidR="00B73149">
        <w:rPr>
          <w:lang w:eastAsia="ja-JP"/>
        </w:rPr>
        <w:t>easurement gap</w:t>
      </w:r>
      <w:r>
        <w:rPr>
          <w:lang w:eastAsia="ja-JP"/>
        </w:rPr>
        <w:t xml:space="preserve">. </w:t>
      </w:r>
      <w:r w:rsidR="000A06CF">
        <w:rPr>
          <w:lang w:eastAsia="ja-JP"/>
        </w:rPr>
        <w:t xml:space="preserve">On the other hand, delay requirement for SSB based L3 measurement consists </w:t>
      </w:r>
      <w:r w:rsidR="00B73149">
        <w:rPr>
          <w:lang w:eastAsia="ja-JP"/>
        </w:rPr>
        <w:t>three parameters such as</w:t>
      </w:r>
      <w:r w:rsidR="000A06CF">
        <w:rPr>
          <w:lang w:eastAsia="ja-JP"/>
        </w:rPr>
        <w:t xml:space="preserve"> </w:t>
      </w:r>
      <w:r w:rsidR="000A06CF" w:rsidRPr="000A409E">
        <w:rPr>
          <w:lang w:eastAsia="ja-JP"/>
        </w:rPr>
        <w:t>number of samples for</w:t>
      </w:r>
      <w:r w:rsidR="000A06CF">
        <w:rPr>
          <w:lang w:eastAsia="ja-JP"/>
        </w:rPr>
        <w:t xml:space="preserve"> L3 measurement, scaling factor </w:t>
      </w:r>
      <w:r w:rsidR="000A06CF" w:rsidRPr="000A409E">
        <w:rPr>
          <w:lang w:eastAsia="ja-JP"/>
        </w:rPr>
        <w:t>considering overlap</w:t>
      </w:r>
      <w:r w:rsidR="000A06CF" w:rsidDel="000A06CF">
        <w:rPr>
          <w:lang w:eastAsia="ja-JP"/>
        </w:rPr>
        <w:t xml:space="preserve"> </w:t>
      </w:r>
      <w:r w:rsidR="000A06CF">
        <w:rPr>
          <w:lang w:eastAsia="ja-JP"/>
        </w:rPr>
        <w:t>between SMTC and</w:t>
      </w:r>
      <w:r w:rsidR="000A06CF" w:rsidRPr="000A409E">
        <w:rPr>
          <w:lang w:eastAsia="ja-JP"/>
        </w:rPr>
        <w:t xml:space="preserve"> M</w:t>
      </w:r>
      <w:r w:rsidR="00B73149">
        <w:rPr>
          <w:lang w:eastAsia="ja-JP"/>
        </w:rPr>
        <w:t>easurement gap</w:t>
      </w:r>
      <w:r w:rsidR="000A06CF">
        <w:rPr>
          <w:lang w:eastAsia="ja-JP"/>
        </w:rPr>
        <w:t xml:space="preserve"> and scaling factor </w:t>
      </w:r>
      <w:r w:rsidR="000A06CF" w:rsidRPr="000A409E">
        <w:rPr>
          <w:lang w:eastAsia="ja-JP"/>
        </w:rPr>
        <w:t>considering UE Rx beam sweeping</w:t>
      </w:r>
      <w:r w:rsidR="00B73149">
        <w:rPr>
          <w:lang w:eastAsia="ja-JP"/>
        </w:rPr>
        <w:t xml:space="preserve"> in case of FR2</w:t>
      </w:r>
      <w:r w:rsidR="000A06CF">
        <w:rPr>
          <w:lang w:eastAsia="ja-JP"/>
        </w:rPr>
        <w:t xml:space="preserve">. </w:t>
      </w:r>
      <w:r w:rsidR="00B73149">
        <w:rPr>
          <w:lang w:eastAsia="ja-JP"/>
        </w:rPr>
        <w:t>UE Rx beam sweeping is not considered for CSI-RS based L1-RSRP measurement b</w:t>
      </w:r>
      <w:r w:rsidR="000A06CF">
        <w:rPr>
          <w:lang w:eastAsia="ja-JP"/>
        </w:rPr>
        <w:t xml:space="preserve">ecause </w:t>
      </w:r>
      <w:r w:rsidR="00B73149">
        <w:rPr>
          <w:lang w:eastAsia="ja-JP"/>
        </w:rPr>
        <w:t xml:space="preserve">it is assumed that CSI-RS for L1-RSRP measurement are QCL-ed to </w:t>
      </w:r>
      <w:r w:rsidR="000A06CF">
        <w:rPr>
          <w:lang w:eastAsia="ja-JP"/>
        </w:rPr>
        <w:t>SSB or CSI-RS with repetition ON</w:t>
      </w:r>
      <w:r w:rsidR="00B73149">
        <w:rPr>
          <w:lang w:eastAsia="ja-JP"/>
        </w:rPr>
        <w:t>.</w:t>
      </w:r>
      <w:r w:rsidR="000A06CF">
        <w:rPr>
          <w:lang w:eastAsia="ja-JP"/>
        </w:rPr>
        <w:t xml:space="preserve"> However, </w:t>
      </w:r>
      <w:r w:rsidR="00B73149">
        <w:rPr>
          <w:lang w:eastAsia="ja-JP"/>
        </w:rPr>
        <w:t xml:space="preserve">considering CSI-RS based </w:t>
      </w:r>
      <w:r w:rsidR="000A06CF">
        <w:rPr>
          <w:lang w:eastAsia="ja-JP"/>
        </w:rPr>
        <w:t xml:space="preserve">L3 measurement, </w:t>
      </w:r>
      <w:r w:rsidR="00B73149">
        <w:rPr>
          <w:lang w:eastAsia="ja-JP"/>
        </w:rPr>
        <w:t xml:space="preserve">QCL resource may not be configured for </w:t>
      </w:r>
      <w:r w:rsidR="000A06CF">
        <w:rPr>
          <w:lang w:eastAsia="ja-JP"/>
        </w:rPr>
        <w:t>CSI-RS</w:t>
      </w:r>
      <w:r w:rsidR="00B73149">
        <w:rPr>
          <w:lang w:eastAsia="ja-JP"/>
        </w:rPr>
        <w:t xml:space="preserve"> like SSB based L3 measurement since </w:t>
      </w:r>
      <w:r w:rsidR="00953F9A">
        <w:rPr>
          <w:lang w:eastAsia="ja-JP"/>
        </w:rPr>
        <w:t xml:space="preserve">measurements </w:t>
      </w:r>
      <w:r w:rsidR="00B73149">
        <w:rPr>
          <w:lang w:eastAsia="ja-JP"/>
        </w:rPr>
        <w:t>for neighbour cells may be needed. Based on above,</w:t>
      </w:r>
      <w:r>
        <w:rPr>
          <w:lang w:eastAsia="ja-JP"/>
        </w:rPr>
        <w:t xml:space="preserve"> we think that at least </w:t>
      </w:r>
      <w:r w:rsidR="000A06CF">
        <w:rPr>
          <w:lang w:eastAsia="ja-JP"/>
        </w:rPr>
        <w:t>three</w:t>
      </w:r>
      <w:r>
        <w:rPr>
          <w:lang w:eastAsia="ja-JP"/>
        </w:rPr>
        <w:t xml:space="preserve"> parameters</w:t>
      </w:r>
      <w:r w:rsidR="000A06CF">
        <w:rPr>
          <w:lang w:eastAsia="ja-JP"/>
        </w:rPr>
        <w:t xml:space="preserve"> </w:t>
      </w:r>
      <w:r>
        <w:rPr>
          <w:lang w:eastAsia="ja-JP"/>
        </w:rPr>
        <w:t xml:space="preserve">should be </w:t>
      </w:r>
      <w:r w:rsidR="00B73149">
        <w:rPr>
          <w:lang w:eastAsia="ja-JP"/>
        </w:rPr>
        <w:t>considered</w:t>
      </w:r>
      <w:r>
        <w:rPr>
          <w:lang w:eastAsia="ja-JP"/>
        </w:rPr>
        <w:t xml:space="preserve"> for </w:t>
      </w:r>
      <w:r w:rsidR="00B73149">
        <w:rPr>
          <w:lang w:eastAsia="ja-JP"/>
        </w:rPr>
        <w:t xml:space="preserve">CSI-RS based </w:t>
      </w:r>
      <w:r>
        <w:rPr>
          <w:lang w:eastAsia="ja-JP"/>
        </w:rPr>
        <w:t>L3 measurement</w:t>
      </w:r>
      <w:r w:rsidR="000A06CF">
        <w:rPr>
          <w:lang w:val="x-none" w:eastAsia="ja-JP"/>
        </w:rPr>
        <w:t xml:space="preserve"> as below</w:t>
      </w:r>
      <w:r w:rsidR="00B73149">
        <w:rPr>
          <w:lang w:val="x-none" w:eastAsia="ja-JP"/>
        </w:rPr>
        <w:t>:</w:t>
      </w:r>
    </w:p>
    <w:p w14:paraId="167A5EB2" w14:textId="4FA1E955" w:rsidR="00B73149" w:rsidRPr="0052182F" w:rsidRDefault="00B73149" w:rsidP="00B73149">
      <w:pPr>
        <w:pStyle w:val="afc"/>
        <w:numPr>
          <w:ilvl w:val="0"/>
          <w:numId w:val="18"/>
        </w:numPr>
        <w:spacing w:afterLines="50" w:after="120"/>
        <w:rPr>
          <w:lang w:val="en-US"/>
        </w:rPr>
      </w:pPr>
      <w:r w:rsidRPr="0052182F">
        <w:rPr>
          <w:i/>
          <w:lang w:val="en-US"/>
        </w:rPr>
        <w:t xml:space="preserve">x </w:t>
      </w:r>
      <w:r w:rsidRPr="0052182F">
        <w:rPr>
          <w:lang w:val="en-US"/>
        </w:rPr>
        <w:t>:</w:t>
      </w:r>
      <w:r w:rsidRPr="0052182F">
        <w:rPr>
          <w:i/>
          <w:lang w:val="en-US"/>
        </w:rPr>
        <w:t xml:space="preserve"> </w:t>
      </w:r>
      <w:r>
        <w:rPr>
          <w:lang w:val="en-US"/>
        </w:rPr>
        <w:t>N</w:t>
      </w:r>
      <w:r w:rsidRPr="0052182F">
        <w:rPr>
          <w:lang w:val="en-US"/>
        </w:rPr>
        <w:t>umber of samples for L3 measurement with appropriate accuracy</w:t>
      </w:r>
      <w:r w:rsidRPr="0052182F" w:rsidDel="000A06CF">
        <w:rPr>
          <w:lang w:val="en-US"/>
        </w:rPr>
        <w:t xml:space="preserve"> </w:t>
      </w:r>
      <w:r w:rsidRPr="0052182F">
        <w:rPr>
          <w:lang w:val="en-US"/>
        </w:rPr>
        <w:t xml:space="preserve"> </w:t>
      </w:r>
    </w:p>
    <w:p w14:paraId="6F8F89CF" w14:textId="492C7B36" w:rsidR="00B73149" w:rsidRPr="0052182F" w:rsidRDefault="00B73149" w:rsidP="00B73149">
      <w:pPr>
        <w:pStyle w:val="afc"/>
        <w:numPr>
          <w:ilvl w:val="0"/>
          <w:numId w:val="18"/>
        </w:numPr>
        <w:spacing w:afterLines="50" w:after="120"/>
        <w:rPr>
          <w:lang w:val="en-US"/>
        </w:rPr>
      </w:pPr>
      <w:r w:rsidRPr="0052182F">
        <w:rPr>
          <w:i/>
          <w:lang w:val="en-US"/>
        </w:rPr>
        <w:t>y</w:t>
      </w:r>
      <w:r w:rsidRPr="0052182F">
        <w:rPr>
          <w:lang w:val="en-US"/>
        </w:rPr>
        <w:t xml:space="preserve"> : Scaling factor considering overlap between CSI-RS measurement duration and SMTC or </w:t>
      </w:r>
      <w:r>
        <w:rPr>
          <w:lang w:val="en-US"/>
        </w:rPr>
        <w:t>Measurement gap</w:t>
      </w:r>
    </w:p>
    <w:p w14:paraId="50FD0A20" w14:textId="649AC4A0" w:rsidR="00B73149" w:rsidRPr="0052182F" w:rsidRDefault="00B73149" w:rsidP="0052182F">
      <w:pPr>
        <w:pStyle w:val="afc"/>
        <w:numPr>
          <w:ilvl w:val="0"/>
          <w:numId w:val="18"/>
        </w:numPr>
        <w:spacing w:afterLines="50" w:after="120"/>
        <w:rPr>
          <w:lang w:val="en-US"/>
        </w:rPr>
      </w:pPr>
      <w:r w:rsidRPr="0052182F">
        <w:rPr>
          <w:i/>
          <w:lang w:val="en-US"/>
        </w:rPr>
        <w:t>z</w:t>
      </w:r>
      <w:r w:rsidRPr="0052182F">
        <w:rPr>
          <w:lang w:val="en-US"/>
        </w:rPr>
        <w:t xml:space="preserve"> : Scaling factor considering UE Rx beam sweeping</w:t>
      </w:r>
      <w:r w:rsidRPr="0052182F" w:rsidDel="000A06CF">
        <w:rPr>
          <w:lang w:val="en-US"/>
        </w:rPr>
        <w:t xml:space="preserve"> </w:t>
      </w:r>
    </w:p>
    <w:p w14:paraId="4A53A9C8" w14:textId="3EEB1D22" w:rsidR="004D7A6A" w:rsidRPr="0052182F" w:rsidRDefault="004D7A6A" w:rsidP="0028233A">
      <w:pPr>
        <w:spacing w:afterLines="50" w:after="120"/>
        <w:jc w:val="both"/>
        <w:rPr>
          <w:lang w:eastAsia="ja-JP"/>
        </w:rPr>
      </w:pPr>
    </w:p>
    <w:p w14:paraId="0B2C565D" w14:textId="6D9E7254" w:rsidR="004D7A6A" w:rsidRDefault="004D7A6A" w:rsidP="004D7A6A">
      <w:pPr>
        <w:spacing w:afterLines="50" w:after="120"/>
        <w:rPr>
          <w:b/>
          <w:lang w:eastAsia="ja-JP"/>
        </w:rPr>
      </w:pPr>
      <w:r>
        <w:rPr>
          <w:rFonts w:hint="eastAsia"/>
          <w:b/>
          <w:lang w:eastAsia="ja-JP"/>
        </w:rPr>
        <w:t>Observation 2: To determine</w:t>
      </w:r>
      <w:r w:rsidR="002E4C55">
        <w:rPr>
          <w:b/>
          <w:lang w:eastAsia="ja-JP"/>
        </w:rPr>
        <w:t xml:space="preserve"> </w:t>
      </w:r>
      <w:r>
        <w:rPr>
          <w:b/>
          <w:lang w:eastAsia="ja-JP"/>
        </w:rPr>
        <w:t>delay requirement for CSI-RS based L3</w:t>
      </w:r>
      <w:r w:rsidR="002E4C55">
        <w:rPr>
          <w:b/>
          <w:lang w:eastAsia="ja-JP"/>
        </w:rPr>
        <w:t xml:space="preserve"> measurement</w:t>
      </w:r>
      <w:r>
        <w:rPr>
          <w:rFonts w:hint="eastAsia"/>
          <w:b/>
          <w:lang w:eastAsia="ja-JP"/>
        </w:rPr>
        <w:t>, at least three parameters</w:t>
      </w:r>
      <w:r>
        <w:rPr>
          <w:b/>
          <w:lang w:eastAsia="ja-JP"/>
        </w:rPr>
        <w:t xml:space="preserve"> should be necessary </w:t>
      </w:r>
      <w:r>
        <w:rPr>
          <w:rFonts w:hint="eastAsia"/>
          <w:b/>
          <w:lang w:eastAsia="ja-JP"/>
        </w:rPr>
        <w:t xml:space="preserve">like </w:t>
      </w:r>
      <w:r>
        <w:rPr>
          <w:b/>
          <w:lang w:eastAsia="ja-JP"/>
        </w:rPr>
        <w:t>FR2 CSI-RS based L1 and SSB based L3 measurement.</w:t>
      </w:r>
    </w:p>
    <w:p w14:paraId="530EA1CB" w14:textId="500BE507" w:rsidR="004D7A6A" w:rsidRDefault="004D7A6A" w:rsidP="0058233B">
      <w:pPr>
        <w:spacing w:afterLines="50" w:after="120"/>
        <w:rPr>
          <w:b/>
          <w:lang w:val="en-US"/>
        </w:rPr>
      </w:pPr>
      <w:r>
        <w:rPr>
          <w:rFonts w:hint="eastAsia"/>
          <w:b/>
          <w:lang w:eastAsia="ja-JP"/>
        </w:rPr>
        <w:t xml:space="preserve">Proposal </w:t>
      </w:r>
      <w:r w:rsidR="00222B3E">
        <w:rPr>
          <w:b/>
          <w:lang w:eastAsia="ja-JP"/>
        </w:rPr>
        <w:t>2</w:t>
      </w:r>
      <w:r>
        <w:rPr>
          <w:rFonts w:hint="eastAsia"/>
          <w:b/>
          <w:lang w:eastAsia="ja-JP"/>
        </w:rPr>
        <w:t xml:space="preserve">: </w:t>
      </w:r>
      <w:r w:rsidR="000073C3">
        <w:rPr>
          <w:b/>
          <w:lang w:eastAsia="ja-JP"/>
        </w:rPr>
        <w:t>Specify</w:t>
      </w:r>
      <w:r>
        <w:rPr>
          <w:b/>
          <w:lang w:eastAsia="ja-JP"/>
        </w:rPr>
        <w:t xml:space="preserve"> </w:t>
      </w:r>
      <w:r w:rsidR="00DB6626">
        <w:rPr>
          <w:b/>
          <w:lang w:eastAsia="ja-JP"/>
        </w:rPr>
        <w:t>d</w:t>
      </w:r>
      <w:r>
        <w:rPr>
          <w:rFonts w:hint="eastAsia"/>
          <w:b/>
          <w:lang w:eastAsia="ja-JP"/>
        </w:rPr>
        <w:t>elay</w:t>
      </w:r>
      <w:r w:rsidR="00DB6626">
        <w:rPr>
          <w:b/>
          <w:lang w:eastAsia="ja-JP"/>
        </w:rPr>
        <w:t xml:space="preserve"> requirement</w:t>
      </w:r>
      <w:r>
        <w:rPr>
          <w:rFonts w:hint="eastAsia"/>
          <w:b/>
          <w:lang w:eastAsia="ja-JP"/>
        </w:rPr>
        <w:t xml:space="preserve"> for</w:t>
      </w:r>
      <w:r>
        <w:rPr>
          <w:b/>
          <w:lang w:eastAsia="ja-JP"/>
        </w:rPr>
        <w:t xml:space="preserve"> </w:t>
      </w:r>
      <w:r>
        <w:rPr>
          <w:b/>
          <w:lang w:val="en-US"/>
        </w:rPr>
        <w:t>CSI-RS</w:t>
      </w:r>
      <w:r w:rsidR="00E414C6">
        <w:rPr>
          <w:rFonts w:hint="eastAsia"/>
          <w:b/>
          <w:lang w:val="en-US" w:eastAsia="ja-JP"/>
        </w:rPr>
        <w:t>-</w:t>
      </w:r>
      <w:r>
        <w:rPr>
          <w:b/>
          <w:lang w:val="en-US"/>
        </w:rPr>
        <w:t xml:space="preserve">based L3 measurement as a </w:t>
      </w:r>
      <w:r w:rsidR="00E414C6">
        <w:rPr>
          <w:b/>
          <w:lang w:val="en-US"/>
        </w:rPr>
        <w:t>function of x</w:t>
      </w:r>
      <w:r>
        <w:rPr>
          <w:b/>
          <w:lang w:val="en-US"/>
        </w:rPr>
        <w:t>,</w:t>
      </w:r>
      <w:r w:rsidR="00E414C6">
        <w:rPr>
          <w:b/>
          <w:lang w:val="en-US"/>
        </w:rPr>
        <w:t xml:space="preserve"> y and z.</w:t>
      </w:r>
    </w:p>
    <w:p w14:paraId="7F12010D" w14:textId="77777777" w:rsidR="00B73149" w:rsidRPr="0052182F" w:rsidRDefault="00B73149" w:rsidP="00B73149">
      <w:pPr>
        <w:pStyle w:val="afc"/>
        <w:numPr>
          <w:ilvl w:val="0"/>
          <w:numId w:val="18"/>
        </w:numPr>
        <w:spacing w:afterLines="50" w:after="120"/>
        <w:rPr>
          <w:b/>
          <w:lang w:val="en-US"/>
        </w:rPr>
      </w:pPr>
      <w:r w:rsidRPr="0052182F">
        <w:rPr>
          <w:b/>
          <w:i/>
          <w:lang w:val="en-US"/>
        </w:rPr>
        <w:t xml:space="preserve">x </w:t>
      </w:r>
      <w:r w:rsidRPr="0052182F">
        <w:rPr>
          <w:b/>
          <w:lang w:val="en-US"/>
        </w:rPr>
        <w:t>:</w:t>
      </w:r>
      <w:r w:rsidRPr="0052182F">
        <w:rPr>
          <w:b/>
          <w:i/>
          <w:lang w:val="en-US"/>
        </w:rPr>
        <w:t xml:space="preserve"> </w:t>
      </w:r>
      <w:r w:rsidRPr="0052182F">
        <w:rPr>
          <w:b/>
          <w:lang w:val="en-US"/>
        </w:rPr>
        <w:t>Number of samples for L3 measurement with appropriate accuracy</w:t>
      </w:r>
      <w:r w:rsidRPr="0052182F" w:rsidDel="000A06CF">
        <w:rPr>
          <w:b/>
          <w:lang w:val="en-US"/>
        </w:rPr>
        <w:t xml:space="preserve"> </w:t>
      </w:r>
      <w:r w:rsidRPr="0052182F">
        <w:rPr>
          <w:b/>
          <w:lang w:val="en-US"/>
        </w:rPr>
        <w:t xml:space="preserve"> </w:t>
      </w:r>
    </w:p>
    <w:p w14:paraId="70BF4B6D" w14:textId="77777777" w:rsidR="00B73149" w:rsidRPr="0052182F" w:rsidRDefault="00B73149" w:rsidP="00B73149">
      <w:pPr>
        <w:pStyle w:val="afc"/>
        <w:numPr>
          <w:ilvl w:val="0"/>
          <w:numId w:val="18"/>
        </w:numPr>
        <w:spacing w:afterLines="50" w:after="120"/>
        <w:rPr>
          <w:b/>
          <w:lang w:val="en-US"/>
        </w:rPr>
      </w:pPr>
      <w:r w:rsidRPr="0052182F">
        <w:rPr>
          <w:b/>
          <w:i/>
          <w:lang w:val="en-US"/>
        </w:rPr>
        <w:t>y</w:t>
      </w:r>
      <w:r w:rsidRPr="0052182F">
        <w:rPr>
          <w:b/>
          <w:lang w:val="en-US"/>
        </w:rPr>
        <w:t xml:space="preserve"> : Scaling factor considering overlap between CSI-RS measurement duration and SMTC or Measurement gap</w:t>
      </w:r>
    </w:p>
    <w:p w14:paraId="75BD909A" w14:textId="77777777" w:rsidR="00B73149" w:rsidRPr="0052182F" w:rsidRDefault="00B73149" w:rsidP="00B73149">
      <w:pPr>
        <w:pStyle w:val="afc"/>
        <w:numPr>
          <w:ilvl w:val="0"/>
          <w:numId w:val="18"/>
        </w:numPr>
        <w:spacing w:afterLines="50" w:after="120"/>
        <w:rPr>
          <w:b/>
          <w:lang w:val="en-US"/>
        </w:rPr>
      </w:pPr>
      <w:r w:rsidRPr="0052182F">
        <w:rPr>
          <w:b/>
          <w:i/>
          <w:lang w:val="en-US"/>
        </w:rPr>
        <w:t>z</w:t>
      </w:r>
      <w:r w:rsidRPr="0052182F">
        <w:rPr>
          <w:b/>
          <w:lang w:val="en-US"/>
        </w:rPr>
        <w:t xml:space="preserve"> : Scaling factor considering UE Rx beam sweeping</w:t>
      </w:r>
      <w:r w:rsidRPr="0052182F" w:rsidDel="000A06CF">
        <w:rPr>
          <w:b/>
          <w:lang w:val="en-US"/>
        </w:rPr>
        <w:t xml:space="preserve"> </w:t>
      </w:r>
    </w:p>
    <w:p w14:paraId="6C84CF7E" w14:textId="77777777" w:rsidR="000073C3" w:rsidRDefault="000073C3" w:rsidP="004D7A6A">
      <w:pPr>
        <w:spacing w:afterLines="50" w:after="120"/>
        <w:rPr>
          <w:b/>
          <w:lang w:eastAsia="ja-JP"/>
        </w:rPr>
      </w:pPr>
    </w:p>
    <w:p w14:paraId="4546BEEC" w14:textId="033AB23E" w:rsidR="00485DDA" w:rsidRPr="00485DDA" w:rsidRDefault="00EF4407" w:rsidP="00485DDA">
      <w:pPr>
        <w:pStyle w:val="2"/>
        <w:rPr>
          <w:u w:val="single"/>
          <w:lang w:eastAsia="ja-JP"/>
        </w:rPr>
      </w:pPr>
      <w:r>
        <w:rPr>
          <w:rFonts w:hint="eastAsia"/>
          <w:u w:val="single"/>
          <w:lang w:eastAsia="ja-JP"/>
        </w:rPr>
        <w:t>Beam and timing synchronization</w:t>
      </w:r>
    </w:p>
    <w:p w14:paraId="64A21E20" w14:textId="30D3B457" w:rsidR="00485DDA" w:rsidRDefault="00485DDA" w:rsidP="00883B9E">
      <w:pPr>
        <w:spacing w:afterLines="50" w:after="120"/>
        <w:jc w:val="both"/>
        <w:rPr>
          <w:lang w:eastAsia="ja-JP"/>
        </w:rPr>
      </w:pPr>
      <w:r>
        <w:rPr>
          <w:rFonts w:hint="eastAsia"/>
          <w:lang w:eastAsia="ja-JP"/>
        </w:rPr>
        <w:t>(a) Timing synchronization</w:t>
      </w:r>
    </w:p>
    <w:p w14:paraId="44BA2E6B" w14:textId="3E53BBA1" w:rsidR="00485DDA" w:rsidRDefault="00485DDA" w:rsidP="00883B9E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Figures 1(a) and 1(b) show beam and timing synchronization for</w:t>
      </w:r>
      <w:r w:rsidR="00F360FF">
        <w:rPr>
          <w:lang w:eastAsia="ja-JP"/>
        </w:rPr>
        <w:t xml:space="preserve"> CSI-RS for L3 measurement. As described in fig.1(a), f</w:t>
      </w:r>
      <w:r>
        <w:rPr>
          <w:lang w:eastAsia="ja-JP"/>
        </w:rPr>
        <w:t xml:space="preserve">or the timing synchronization, UE can </w:t>
      </w:r>
      <w:r w:rsidR="005139C2">
        <w:rPr>
          <w:rFonts w:hint="eastAsia"/>
          <w:lang w:eastAsia="ja-JP"/>
        </w:rPr>
        <w:t>de</w:t>
      </w:r>
      <w:r w:rsidR="005139C2">
        <w:rPr>
          <w:lang w:eastAsia="ja-JP"/>
        </w:rPr>
        <w:t>termine</w:t>
      </w:r>
      <w:r>
        <w:rPr>
          <w:lang w:eastAsia="ja-JP"/>
        </w:rPr>
        <w:t xml:space="preserve"> the timing of CSI-RS depending on which cell should refer to, </w:t>
      </w:r>
      <w:r w:rsidR="00A84318">
        <w:rPr>
          <w:lang w:eastAsia="ja-JP"/>
        </w:rPr>
        <w:t xml:space="preserve">e.g., </w:t>
      </w:r>
      <w:r>
        <w:rPr>
          <w:lang w:eastAsia="ja-JP"/>
        </w:rPr>
        <w:t xml:space="preserve">indicated </w:t>
      </w:r>
      <w:r w:rsidRPr="003F512C">
        <w:rPr>
          <w:i/>
          <w:lang w:eastAsia="ja-JP"/>
        </w:rPr>
        <w:t>cellid</w:t>
      </w:r>
      <w:r>
        <w:rPr>
          <w:lang w:eastAsia="ja-JP"/>
        </w:rPr>
        <w:t xml:space="preserve"> or </w:t>
      </w:r>
      <w:r w:rsidRPr="003F512C">
        <w:rPr>
          <w:i/>
          <w:lang w:eastAsia="ja-JP"/>
        </w:rPr>
        <w:t>refServCellIndex</w:t>
      </w:r>
      <w:r>
        <w:rPr>
          <w:lang w:eastAsia="ja-JP"/>
        </w:rPr>
        <w:t xml:space="preserve"> or PCell</w:t>
      </w:r>
      <w:r w:rsidR="005139C2">
        <w:rPr>
          <w:lang w:eastAsia="ja-JP"/>
        </w:rPr>
        <w:t xml:space="preserve"> according to </w:t>
      </w:r>
      <w:r w:rsidR="005139C2" w:rsidRPr="005139C2">
        <w:rPr>
          <w:i/>
          <w:lang w:eastAsia="ja-JP"/>
        </w:rPr>
        <w:t>associatedSSB</w:t>
      </w:r>
      <w:r w:rsidR="005139C2">
        <w:rPr>
          <w:lang w:eastAsia="ja-JP"/>
        </w:rPr>
        <w:t xml:space="preserve"> is configured or not</w:t>
      </w:r>
      <w:r w:rsidRPr="005139C2">
        <w:rPr>
          <w:i/>
          <w:lang w:eastAsia="ja-JP"/>
        </w:rPr>
        <w:t>.</w:t>
      </w:r>
    </w:p>
    <w:p w14:paraId="7B05A7E6" w14:textId="0735AEA8" w:rsidR="00485DDA" w:rsidRDefault="00485DDA" w:rsidP="00883B9E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t>(b) Beam synchronization</w:t>
      </w:r>
    </w:p>
    <w:p w14:paraId="0E101BF2" w14:textId="0E777FB6" w:rsidR="00191CA1" w:rsidRPr="00F2748F" w:rsidRDefault="00E414C6" w:rsidP="00883B9E">
      <w:pPr>
        <w:spacing w:afterLines="50" w:after="120"/>
        <w:jc w:val="both"/>
        <w:rPr>
          <w:lang w:eastAsia="ja-JP"/>
        </w:rPr>
      </w:pPr>
      <w:r>
        <w:rPr>
          <w:lang w:eastAsia="ja-JP"/>
        </w:rPr>
        <w:lastRenderedPageBreak/>
        <w:t xml:space="preserve">For the beam </w:t>
      </w:r>
      <w:r w:rsidR="00EB45AC">
        <w:rPr>
          <w:lang w:eastAsia="ja-JP"/>
        </w:rPr>
        <w:t>synchronization</w:t>
      </w:r>
      <w:r>
        <w:rPr>
          <w:lang w:eastAsia="ja-JP"/>
        </w:rPr>
        <w:t xml:space="preserve">, according </w:t>
      </w:r>
      <w:r w:rsidR="00191CA1">
        <w:rPr>
          <w:lang w:eastAsia="ja-JP"/>
        </w:rPr>
        <w:t xml:space="preserve">to </w:t>
      </w:r>
      <w:r w:rsidR="00191CA1">
        <w:rPr>
          <w:rFonts w:hint="eastAsia"/>
          <w:lang w:eastAsia="ja-JP"/>
        </w:rPr>
        <w:t>TS38.331 Sec.</w:t>
      </w:r>
      <w:r w:rsidR="00191CA1">
        <w:rPr>
          <w:lang w:eastAsia="ja-JP"/>
        </w:rPr>
        <w:t xml:space="preserve">6.3.2 of Rel.15, </w:t>
      </w:r>
      <w:r w:rsidR="003F512C">
        <w:rPr>
          <w:lang w:eastAsia="ja-JP"/>
        </w:rPr>
        <w:t>UE can</w:t>
      </w:r>
      <w:r w:rsidR="00191CA1">
        <w:rPr>
          <w:lang w:eastAsia="ja-JP"/>
        </w:rPr>
        <w:t xml:space="preserve"> know whether </w:t>
      </w:r>
      <w:r w:rsidR="00953F9A">
        <w:rPr>
          <w:lang w:eastAsia="ja-JP"/>
        </w:rPr>
        <w:t xml:space="preserve">configured CSI-RS is </w:t>
      </w:r>
      <w:r w:rsidR="00191CA1">
        <w:rPr>
          <w:lang w:eastAsia="ja-JP"/>
        </w:rPr>
        <w:t xml:space="preserve">QCL-typeD </w:t>
      </w:r>
      <w:r w:rsidR="00953F9A">
        <w:rPr>
          <w:lang w:eastAsia="ja-JP"/>
        </w:rPr>
        <w:t xml:space="preserve">with </w:t>
      </w:r>
      <w:r w:rsidR="00953F9A" w:rsidRPr="00953F9A">
        <w:rPr>
          <w:i/>
          <w:lang w:eastAsia="ja-JP"/>
        </w:rPr>
        <w:t xml:space="preserve"> </w:t>
      </w:r>
      <w:r w:rsidR="00953F9A" w:rsidRPr="00191CA1">
        <w:rPr>
          <w:i/>
          <w:lang w:eastAsia="ja-JP"/>
        </w:rPr>
        <w:t>associatedSSB</w:t>
      </w:r>
      <w:r w:rsidR="003F512C">
        <w:rPr>
          <w:lang w:eastAsia="ja-JP"/>
        </w:rPr>
        <w:t xml:space="preserve"> </w:t>
      </w:r>
      <w:r w:rsidR="00191CA1">
        <w:rPr>
          <w:lang w:eastAsia="ja-JP"/>
        </w:rPr>
        <w:t xml:space="preserve">or not </w:t>
      </w:r>
      <w:r w:rsidR="00953F9A">
        <w:rPr>
          <w:lang w:eastAsia="ja-JP"/>
        </w:rPr>
        <w:t>from</w:t>
      </w:r>
      <w:r w:rsidR="00191CA1">
        <w:rPr>
          <w:lang w:eastAsia="ja-JP"/>
        </w:rPr>
        <w:t xml:space="preserve"> </w:t>
      </w:r>
      <w:r w:rsidR="00191CA1" w:rsidRPr="00191CA1">
        <w:rPr>
          <w:i/>
          <w:lang w:eastAsia="ja-JP"/>
        </w:rPr>
        <w:t>isQuasiColocated</w:t>
      </w:r>
      <w:r w:rsidR="00F360FF">
        <w:rPr>
          <w:i/>
          <w:lang w:eastAsia="ja-JP"/>
        </w:rPr>
        <w:t xml:space="preserve"> </w:t>
      </w:r>
      <w:r w:rsidR="00F360FF">
        <w:rPr>
          <w:lang w:eastAsia="ja-JP"/>
        </w:rPr>
        <w:t>as described in fig.1(b)</w:t>
      </w:r>
      <w:r w:rsidR="000073C3">
        <w:rPr>
          <w:lang w:eastAsia="ja-JP"/>
        </w:rPr>
        <w:t xml:space="preserve">. </w:t>
      </w:r>
      <w:r>
        <w:rPr>
          <w:lang w:eastAsia="ja-JP"/>
        </w:rPr>
        <w:t>I</w:t>
      </w:r>
      <w:r w:rsidR="000073C3">
        <w:rPr>
          <w:lang w:eastAsia="ja-JP"/>
        </w:rPr>
        <w:t>f</w:t>
      </w:r>
      <w:r w:rsidR="003801CF">
        <w:rPr>
          <w:lang w:eastAsia="ja-JP"/>
        </w:rPr>
        <w:t xml:space="preserve"> </w:t>
      </w:r>
      <w:r w:rsidR="005903D9">
        <w:rPr>
          <w:lang w:eastAsia="ja-JP"/>
        </w:rPr>
        <w:t>both</w:t>
      </w:r>
      <w:r w:rsidR="000073C3">
        <w:rPr>
          <w:lang w:eastAsia="ja-JP"/>
        </w:rPr>
        <w:t xml:space="preserve"> </w:t>
      </w:r>
      <w:r w:rsidR="000073C3" w:rsidRPr="00191CA1">
        <w:rPr>
          <w:i/>
          <w:lang w:eastAsia="ja-JP"/>
        </w:rPr>
        <w:t>associatedSSB</w:t>
      </w:r>
      <w:r w:rsidR="000073C3">
        <w:rPr>
          <w:lang w:eastAsia="ja-JP"/>
        </w:rPr>
        <w:t xml:space="preserve"> and</w:t>
      </w:r>
      <w:r w:rsidR="003F512C">
        <w:rPr>
          <w:i/>
          <w:lang w:eastAsia="ja-JP"/>
        </w:rPr>
        <w:t xml:space="preserve"> </w:t>
      </w:r>
      <w:r w:rsidR="000073C3" w:rsidRPr="000073C3">
        <w:rPr>
          <w:i/>
          <w:lang w:eastAsia="ja-JP"/>
        </w:rPr>
        <w:t>isQuasiColocated</w:t>
      </w:r>
      <w:r w:rsidR="000073C3">
        <w:rPr>
          <w:lang w:eastAsia="ja-JP"/>
        </w:rPr>
        <w:t xml:space="preserve"> are configured, UE will deal with CSI-RS assuming that CS</w:t>
      </w:r>
      <w:r w:rsidR="003F512C">
        <w:rPr>
          <w:lang w:eastAsia="ja-JP"/>
        </w:rPr>
        <w:t xml:space="preserve">I-RS and the </w:t>
      </w:r>
      <w:r w:rsidR="00953F9A" w:rsidRPr="00191CA1">
        <w:rPr>
          <w:i/>
          <w:lang w:eastAsia="ja-JP"/>
        </w:rPr>
        <w:t>associatedSSB</w:t>
      </w:r>
      <w:r w:rsidR="00953F9A">
        <w:rPr>
          <w:lang w:eastAsia="ja-JP"/>
        </w:rPr>
        <w:t xml:space="preserve"> </w:t>
      </w:r>
      <w:r w:rsidR="003F512C">
        <w:rPr>
          <w:lang w:eastAsia="ja-JP"/>
        </w:rPr>
        <w:t xml:space="preserve">are QCL-typeD, </w:t>
      </w:r>
      <w:r w:rsidR="00953F9A">
        <w:rPr>
          <w:lang w:eastAsia="ja-JP"/>
        </w:rPr>
        <w:t>therefore</w:t>
      </w:r>
      <w:r w:rsidR="003F512C">
        <w:rPr>
          <w:lang w:eastAsia="ja-JP"/>
        </w:rPr>
        <w:t xml:space="preserve"> the same spatial parameters can be used.</w:t>
      </w:r>
      <w:r w:rsidR="003801CF">
        <w:rPr>
          <w:lang w:eastAsia="ja-JP"/>
        </w:rPr>
        <w:t xml:space="preserve"> </w:t>
      </w:r>
      <w:r w:rsidR="003F512C">
        <w:rPr>
          <w:lang w:eastAsia="ja-JP"/>
        </w:rPr>
        <w:t>However,</w:t>
      </w:r>
      <w:r w:rsidR="000073C3">
        <w:rPr>
          <w:lang w:eastAsia="ja-JP"/>
        </w:rPr>
        <w:t xml:space="preserve"> </w:t>
      </w:r>
      <w:r w:rsidR="00BF01B2" w:rsidRPr="000073C3">
        <w:rPr>
          <w:i/>
          <w:lang w:eastAsia="ja-JP"/>
        </w:rPr>
        <w:t>isQuasiColocated</w:t>
      </w:r>
      <w:r w:rsidR="00BF01B2">
        <w:rPr>
          <w:lang w:eastAsia="ja-JP"/>
        </w:rPr>
        <w:t xml:space="preserve"> is </w:t>
      </w:r>
      <w:r w:rsidR="00953F9A">
        <w:rPr>
          <w:lang w:eastAsia="ja-JP"/>
        </w:rPr>
        <w:t xml:space="preserve">allowed to </w:t>
      </w:r>
      <w:r w:rsidR="00BF01B2">
        <w:rPr>
          <w:lang w:eastAsia="ja-JP"/>
        </w:rPr>
        <w:t xml:space="preserve">OFF and </w:t>
      </w:r>
      <w:r w:rsidR="00BF01B2" w:rsidRPr="00191CA1">
        <w:rPr>
          <w:i/>
          <w:lang w:eastAsia="ja-JP"/>
        </w:rPr>
        <w:t>associatedSSB</w:t>
      </w:r>
      <w:r w:rsidR="00BF01B2">
        <w:rPr>
          <w:lang w:eastAsia="ja-JP"/>
        </w:rPr>
        <w:t xml:space="preserve"> is configured </w:t>
      </w:r>
      <w:r w:rsidR="00953F9A">
        <w:rPr>
          <w:lang w:eastAsia="ja-JP"/>
        </w:rPr>
        <w:t>but</w:t>
      </w:r>
      <w:r w:rsidR="00BF01B2">
        <w:rPr>
          <w:lang w:eastAsia="ja-JP"/>
        </w:rPr>
        <w:t xml:space="preserve"> </w:t>
      </w:r>
      <w:r w:rsidR="00BF01B2" w:rsidRPr="00191CA1">
        <w:rPr>
          <w:i/>
          <w:lang w:eastAsia="ja-JP"/>
        </w:rPr>
        <w:t>associatedSSB</w:t>
      </w:r>
      <w:r w:rsidR="00BF01B2">
        <w:rPr>
          <w:lang w:eastAsia="ja-JP"/>
        </w:rPr>
        <w:t xml:space="preserve"> is not configured are </w:t>
      </w:r>
      <w:r w:rsidR="00953F9A">
        <w:rPr>
          <w:lang w:eastAsia="ja-JP"/>
        </w:rPr>
        <w:t xml:space="preserve">also </w:t>
      </w:r>
      <w:r w:rsidR="00BF01B2">
        <w:rPr>
          <w:lang w:eastAsia="ja-JP"/>
        </w:rPr>
        <w:t>possible</w:t>
      </w:r>
      <w:r w:rsidR="003F512C">
        <w:rPr>
          <w:lang w:eastAsia="ja-JP"/>
        </w:rPr>
        <w:t xml:space="preserve">. Therefore, </w:t>
      </w:r>
      <w:r w:rsidR="00F360FF">
        <w:rPr>
          <w:lang w:eastAsia="ja-JP"/>
        </w:rPr>
        <w:t>we need to di</w:t>
      </w:r>
      <w:r w:rsidR="00222B3E">
        <w:rPr>
          <w:lang w:eastAsia="ja-JP"/>
        </w:rPr>
        <w:t>scuss how to determine RAN4 specifications</w:t>
      </w:r>
      <w:r w:rsidR="00F360FF">
        <w:rPr>
          <w:lang w:eastAsia="ja-JP"/>
        </w:rPr>
        <w:t xml:space="preserve"> when</w:t>
      </w:r>
      <w:r w:rsidR="00F360FF" w:rsidRPr="0058233B">
        <w:rPr>
          <w:b/>
          <w:lang w:eastAsia="ja-JP"/>
        </w:rPr>
        <w:t xml:space="preserve"> </w:t>
      </w:r>
      <w:r w:rsidR="000D748C" w:rsidRPr="0058233B">
        <w:rPr>
          <w:i/>
          <w:lang w:eastAsia="ja-JP"/>
        </w:rPr>
        <w:t>isQuasiColocated</w:t>
      </w:r>
      <w:r w:rsidR="000D748C" w:rsidRPr="0058233B">
        <w:rPr>
          <w:lang w:eastAsia="ja-JP"/>
        </w:rPr>
        <w:t xml:space="preserve"> is OFF and </w:t>
      </w:r>
      <w:r w:rsidR="000D748C" w:rsidRPr="0058233B">
        <w:rPr>
          <w:i/>
          <w:lang w:eastAsia="ja-JP"/>
        </w:rPr>
        <w:t>associatedSSB</w:t>
      </w:r>
      <w:r w:rsidR="000D748C" w:rsidRPr="0058233B">
        <w:rPr>
          <w:lang w:eastAsia="ja-JP"/>
        </w:rPr>
        <w:t xml:space="preserve"> is configured </w:t>
      </w:r>
      <w:r w:rsidR="00953F9A">
        <w:rPr>
          <w:lang w:eastAsia="ja-JP"/>
        </w:rPr>
        <w:t>but</w:t>
      </w:r>
      <w:r w:rsidR="000D748C" w:rsidRPr="0058233B">
        <w:rPr>
          <w:lang w:eastAsia="ja-JP"/>
        </w:rPr>
        <w:t xml:space="preserve"> </w:t>
      </w:r>
      <w:r w:rsidR="000D748C" w:rsidRPr="0058233B">
        <w:rPr>
          <w:i/>
          <w:lang w:eastAsia="ja-JP"/>
        </w:rPr>
        <w:t>associatedSSB</w:t>
      </w:r>
      <w:r w:rsidR="000D748C" w:rsidRPr="0058233B">
        <w:rPr>
          <w:lang w:eastAsia="ja-JP"/>
        </w:rPr>
        <w:t xml:space="preserve"> is not configured</w:t>
      </w:r>
      <w:r w:rsidR="000D748C" w:rsidDel="00440AB8">
        <w:rPr>
          <w:rStyle w:val="af4"/>
          <w:lang w:val="x-none"/>
        </w:rPr>
        <w:t xml:space="preserve"> </w:t>
      </w:r>
      <w:r w:rsidR="00F360FF">
        <w:rPr>
          <w:lang w:eastAsia="ja-JP"/>
        </w:rPr>
        <w:t xml:space="preserve">. </w:t>
      </w:r>
    </w:p>
    <w:p w14:paraId="5E48DAD2" w14:textId="3D6B626F" w:rsidR="00E414C6" w:rsidRDefault="003801CF" w:rsidP="00191CA1">
      <w:pPr>
        <w:rPr>
          <w:b/>
          <w:lang w:eastAsia="ja-JP"/>
        </w:rPr>
      </w:pPr>
      <w:r>
        <w:rPr>
          <w:b/>
          <w:lang w:eastAsia="ja-JP"/>
        </w:rPr>
        <w:t xml:space="preserve">Observation </w:t>
      </w:r>
      <w:r w:rsidR="00222B3E">
        <w:rPr>
          <w:b/>
          <w:lang w:eastAsia="ja-JP"/>
        </w:rPr>
        <w:t>3</w:t>
      </w:r>
      <w:r w:rsidR="00191CA1">
        <w:rPr>
          <w:b/>
          <w:lang w:eastAsia="ja-JP"/>
        </w:rPr>
        <w:t xml:space="preserve">: </w:t>
      </w:r>
      <w:r w:rsidR="00E414C6" w:rsidRPr="005903D9">
        <w:rPr>
          <w:b/>
          <w:i/>
          <w:lang w:eastAsia="ja-JP"/>
        </w:rPr>
        <w:t>isQuasiColocated</w:t>
      </w:r>
      <w:r w:rsidR="00E414C6">
        <w:rPr>
          <w:b/>
          <w:lang w:eastAsia="ja-JP"/>
        </w:rPr>
        <w:t xml:space="preserve"> is optional parameters in RAN2 specification. If </w:t>
      </w:r>
      <w:r w:rsidR="006E4C6E">
        <w:rPr>
          <w:b/>
          <w:lang w:eastAsia="ja-JP"/>
        </w:rPr>
        <w:t xml:space="preserve">it </w:t>
      </w:r>
      <w:r w:rsidR="00E414C6">
        <w:rPr>
          <w:b/>
          <w:lang w:eastAsia="ja-JP"/>
        </w:rPr>
        <w:t>is</w:t>
      </w:r>
      <w:r w:rsidR="006E4C6E">
        <w:rPr>
          <w:b/>
          <w:lang w:eastAsia="ja-JP"/>
        </w:rPr>
        <w:t xml:space="preserve"> not provided</w:t>
      </w:r>
      <w:r w:rsidR="00E414C6">
        <w:rPr>
          <w:b/>
          <w:lang w:eastAsia="ja-JP"/>
        </w:rPr>
        <w:t xml:space="preserve">, </w:t>
      </w:r>
      <w:r w:rsidR="00953F9A">
        <w:rPr>
          <w:b/>
          <w:lang w:eastAsia="ja-JP"/>
        </w:rPr>
        <w:t xml:space="preserve">UE cannot assume that </w:t>
      </w:r>
      <w:r w:rsidR="00E414C6">
        <w:rPr>
          <w:b/>
          <w:lang w:eastAsia="ja-JP"/>
        </w:rPr>
        <w:t xml:space="preserve">CSI-RS </w:t>
      </w:r>
      <w:r w:rsidR="00953F9A">
        <w:rPr>
          <w:b/>
          <w:lang w:eastAsia="ja-JP"/>
        </w:rPr>
        <w:t xml:space="preserve">is </w:t>
      </w:r>
      <w:r w:rsidR="00953F9A" w:rsidRPr="00953F9A">
        <w:rPr>
          <w:b/>
          <w:lang w:eastAsia="ja-JP"/>
        </w:rPr>
        <w:t xml:space="preserve">the same spatial parameters </w:t>
      </w:r>
      <w:r w:rsidR="00953F9A">
        <w:rPr>
          <w:b/>
          <w:lang w:eastAsia="ja-JP"/>
        </w:rPr>
        <w:t>as SSB</w:t>
      </w:r>
      <w:r w:rsidR="00E414C6">
        <w:rPr>
          <w:b/>
          <w:lang w:eastAsia="ja-JP"/>
        </w:rPr>
        <w:t>.</w:t>
      </w:r>
    </w:p>
    <w:p w14:paraId="05B329B2" w14:textId="5BAC1424" w:rsidR="00E414C6" w:rsidRPr="00E414C6" w:rsidRDefault="00E414C6" w:rsidP="00191CA1">
      <w:pPr>
        <w:rPr>
          <w:b/>
          <w:lang w:eastAsia="ja-JP"/>
        </w:rPr>
      </w:pPr>
      <w:r>
        <w:rPr>
          <w:b/>
          <w:lang w:eastAsia="ja-JP"/>
        </w:rPr>
        <w:t>Proposal</w:t>
      </w:r>
      <w:r w:rsidR="00222B3E">
        <w:rPr>
          <w:b/>
          <w:lang w:eastAsia="ja-JP"/>
        </w:rPr>
        <w:t xml:space="preserve"> 3</w:t>
      </w:r>
      <w:r>
        <w:rPr>
          <w:b/>
          <w:lang w:eastAsia="ja-JP"/>
        </w:rPr>
        <w:t>: Study how to design RRM specifications when</w:t>
      </w:r>
      <w:r w:rsidRPr="00E27BD3">
        <w:rPr>
          <w:b/>
          <w:lang w:eastAsia="ja-JP"/>
        </w:rPr>
        <w:t xml:space="preserve"> </w:t>
      </w:r>
      <w:r w:rsidR="00BF01B2" w:rsidRPr="0058233B">
        <w:rPr>
          <w:b/>
          <w:i/>
          <w:lang w:eastAsia="ja-JP"/>
        </w:rPr>
        <w:t>isQuasiColocated</w:t>
      </w:r>
      <w:r w:rsidR="00BF01B2" w:rsidRPr="0058233B">
        <w:rPr>
          <w:b/>
          <w:lang w:eastAsia="ja-JP"/>
        </w:rPr>
        <w:t xml:space="preserve"> is OFF and </w:t>
      </w:r>
      <w:r w:rsidR="00BF01B2" w:rsidRPr="0058233B">
        <w:rPr>
          <w:b/>
          <w:i/>
          <w:lang w:eastAsia="ja-JP"/>
        </w:rPr>
        <w:t>associatedSSB</w:t>
      </w:r>
      <w:r w:rsidR="00BF01B2" w:rsidRPr="0058233B">
        <w:rPr>
          <w:b/>
          <w:lang w:eastAsia="ja-JP"/>
        </w:rPr>
        <w:t xml:space="preserve"> is configured </w:t>
      </w:r>
      <w:r w:rsidR="00BE2B5A">
        <w:rPr>
          <w:b/>
          <w:lang w:eastAsia="ja-JP"/>
        </w:rPr>
        <w:t>but</w:t>
      </w:r>
      <w:r w:rsidR="00BF01B2" w:rsidRPr="0058233B">
        <w:rPr>
          <w:b/>
          <w:lang w:eastAsia="ja-JP"/>
        </w:rPr>
        <w:t xml:space="preserve"> </w:t>
      </w:r>
      <w:r w:rsidR="00BF01B2" w:rsidRPr="0058233B">
        <w:rPr>
          <w:b/>
          <w:i/>
          <w:lang w:eastAsia="ja-JP"/>
        </w:rPr>
        <w:t>associatedSSB</w:t>
      </w:r>
      <w:r w:rsidR="00BF01B2" w:rsidRPr="0058233B">
        <w:rPr>
          <w:b/>
          <w:lang w:eastAsia="ja-JP"/>
        </w:rPr>
        <w:t xml:space="preserve"> is not configured</w:t>
      </w:r>
      <w:r w:rsidR="00BF01B2" w:rsidRPr="00E27BD3" w:rsidDel="00BF01B2">
        <w:rPr>
          <w:b/>
          <w:lang w:eastAsia="ja-JP"/>
        </w:rPr>
        <w:t xml:space="preserve"> </w:t>
      </w:r>
      <w:r>
        <w:rPr>
          <w:b/>
          <w:lang w:eastAsia="ja-JP"/>
        </w:rPr>
        <w:t>, e.g., larger scaling factor for Rx beam sweeping, no support, etc.</w:t>
      </w:r>
    </w:p>
    <w:p w14:paraId="5E2E7648" w14:textId="79018B5C" w:rsidR="003F512C" w:rsidRDefault="003F512C" w:rsidP="000073C3">
      <w:pPr>
        <w:spacing w:afterLines="50" w:after="120"/>
        <w:jc w:val="both"/>
        <w:rPr>
          <w:b/>
          <w:lang w:eastAsia="ja-JP"/>
        </w:rPr>
      </w:pPr>
    </w:p>
    <w:p w14:paraId="0FC064EC" w14:textId="4B4C3957" w:rsidR="00F70197" w:rsidRDefault="00AA4AD3" w:rsidP="000073C3">
      <w:pPr>
        <w:spacing w:afterLines="50" w:after="120"/>
        <w:jc w:val="both"/>
        <w:rPr>
          <w:b/>
          <w:lang w:eastAsia="ja-JP"/>
        </w:rPr>
      </w:pPr>
      <w:r w:rsidRPr="00AA4AD3">
        <w:rPr>
          <w:noProof/>
          <w:lang w:val="en-US" w:eastAsia="ja-JP"/>
        </w:rPr>
        <w:drawing>
          <wp:inline distT="0" distB="0" distL="0" distR="0" wp14:anchorId="7251FFA5" wp14:editId="7EA90709">
            <wp:extent cx="6122035" cy="2959626"/>
            <wp:effectExtent l="0" t="0" r="0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2959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A8AAA" w14:textId="3C6EB66D" w:rsidR="00F70197" w:rsidRPr="00F70197" w:rsidRDefault="00F70197" w:rsidP="00F70197">
      <w:pPr>
        <w:spacing w:afterLines="50" w:after="120"/>
        <w:jc w:val="center"/>
        <w:rPr>
          <w:lang w:eastAsia="ja-JP"/>
        </w:rPr>
      </w:pPr>
      <w:r>
        <w:rPr>
          <w:lang w:eastAsia="ja-JP"/>
        </w:rPr>
        <w:t xml:space="preserve">Fig.1 </w:t>
      </w:r>
      <w:r>
        <w:rPr>
          <w:rFonts w:hint="eastAsia"/>
          <w:lang w:eastAsia="ja-JP"/>
        </w:rPr>
        <w:t>Sequence</w:t>
      </w:r>
      <w:r>
        <w:rPr>
          <w:lang w:eastAsia="ja-JP"/>
        </w:rPr>
        <w:t xml:space="preserve"> diagram about </w:t>
      </w:r>
      <w:r w:rsidRPr="00191CA1">
        <w:rPr>
          <w:i/>
          <w:lang w:eastAsia="ja-JP"/>
        </w:rPr>
        <w:t>associatedSSB</w:t>
      </w:r>
      <w:r>
        <w:rPr>
          <w:lang w:eastAsia="ja-JP"/>
        </w:rPr>
        <w:t xml:space="preserve"> and</w:t>
      </w:r>
      <w:r>
        <w:rPr>
          <w:i/>
          <w:lang w:eastAsia="ja-JP"/>
        </w:rPr>
        <w:t xml:space="preserve"> </w:t>
      </w:r>
      <w:r w:rsidRPr="000073C3">
        <w:rPr>
          <w:i/>
          <w:lang w:eastAsia="ja-JP"/>
        </w:rPr>
        <w:t>isQuasiColocated</w:t>
      </w:r>
      <w:r>
        <w:rPr>
          <w:lang w:eastAsia="ja-JP"/>
        </w:rPr>
        <w:t xml:space="preserve">. (a) </w:t>
      </w:r>
      <w:r w:rsidR="00AB3D61">
        <w:rPr>
          <w:lang w:eastAsia="ja-JP"/>
        </w:rPr>
        <w:t xml:space="preserve">Timing </w:t>
      </w:r>
      <w:r>
        <w:rPr>
          <w:lang w:eastAsia="ja-JP"/>
        </w:rPr>
        <w:t>synchronization aspect (b)</w:t>
      </w:r>
      <w:r w:rsidR="00AB3D61">
        <w:rPr>
          <w:lang w:eastAsia="ja-JP"/>
        </w:rPr>
        <w:t>Beam</w:t>
      </w:r>
      <w:r>
        <w:rPr>
          <w:lang w:eastAsia="ja-JP"/>
        </w:rPr>
        <w:t xml:space="preserve"> synchronization aspect</w:t>
      </w:r>
    </w:p>
    <w:p w14:paraId="5B9F65DA" w14:textId="4D4DDC75" w:rsidR="006C674B" w:rsidRDefault="00781288" w:rsidP="006C674B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>3</w:t>
      </w:r>
      <w:r w:rsidR="009C628D" w:rsidRPr="00891A01">
        <w:rPr>
          <w:rFonts w:hint="eastAsia"/>
          <w:lang w:eastAsia="ja-JP"/>
        </w:rPr>
        <w:t xml:space="preserve">. </w:t>
      </w:r>
      <w:r w:rsidR="00770473" w:rsidRPr="00891A01">
        <w:rPr>
          <w:rFonts w:hint="eastAsia"/>
          <w:lang w:eastAsia="ja-JP"/>
        </w:rPr>
        <w:t>Conclusion</w:t>
      </w:r>
    </w:p>
    <w:p w14:paraId="6AF11F4E" w14:textId="442276A4" w:rsidR="00A67CA1" w:rsidRDefault="00A67CA1" w:rsidP="00A67CA1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 xml:space="preserve">Observation 1: Based on the RAN1/2 design, the number of CSI-RS REs for L3 measurement varies between 24 and 792, while that for </w:t>
      </w:r>
      <w:r>
        <w:rPr>
          <w:rFonts w:hint="eastAsia"/>
          <w:b/>
          <w:lang w:eastAsia="ja-JP"/>
        </w:rPr>
        <w:t xml:space="preserve">SSB </w:t>
      </w:r>
      <w:r>
        <w:rPr>
          <w:b/>
          <w:lang w:eastAsia="ja-JP"/>
        </w:rPr>
        <w:t xml:space="preserve">is fixed to 144. </w:t>
      </w:r>
    </w:p>
    <w:p w14:paraId="792E3BD4" w14:textId="4F44EB18" w:rsidR="00A67CA1" w:rsidRDefault="00A67CA1" w:rsidP="0052182F">
      <w:pPr>
        <w:spacing w:afterLines="50" w:after="120"/>
        <w:rPr>
          <w:b/>
          <w:lang w:eastAsia="ja-JP"/>
        </w:rPr>
      </w:pPr>
      <w:r>
        <w:rPr>
          <w:rFonts w:hint="eastAsia"/>
          <w:b/>
          <w:lang w:eastAsia="ja-JP"/>
        </w:rPr>
        <w:t>Observation 2: To determine</w:t>
      </w:r>
      <w:r>
        <w:rPr>
          <w:b/>
          <w:lang w:eastAsia="ja-JP"/>
        </w:rPr>
        <w:t xml:space="preserve"> delay requirement for CSI-RS based L3 measurement</w:t>
      </w:r>
      <w:r>
        <w:rPr>
          <w:rFonts w:hint="eastAsia"/>
          <w:b/>
          <w:lang w:eastAsia="ja-JP"/>
        </w:rPr>
        <w:t>, at least three parameters</w:t>
      </w:r>
      <w:r>
        <w:rPr>
          <w:b/>
          <w:lang w:eastAsia="ja-JP"/>
        </w:rPr>
        <w:t xml:space="preserve"> should be necessary </w:t>
      </w:r>
      <w:r>
        <w:rPr>
          <w:rFonts w:hint="eastAsia"/>
          <w:b/>
          <w:lang w:eastAsia="ja-JP"/>
        </w:rPr>
        <w:t xml:space="preserve">like </w:t>
      </w:r>
      <w:r>
        <w:rPr>
          <w:b/>
          <w:lang w:eastAsia="ja-JP"/>
        </w:rPr>
        <w:t>FR2 CSI-RS based L1 and SSB based L3 measurement.</w:t>
      </w:r>
    </w:p>
    <w:p w14:paraId="5F2DC6F2" w14:textId="655B2712" w:rsidR="00A67CA1" w:rsidRPr="0052182F" w:rsidRDefault="00A67CA1" w:rsidP="0052182F">
      <w:pPr>
        <w:rPr>
          <w:b/>
          <w:lang w:eastAsia="ja-JP"/>
        </w:rPr>
      </w:pPr>
      <w:r>
        <w:rPr>
          <w:b/>
          <w:lang w:eastAsia="ja-JP"/>
        </w:rPr>
        <w:t xml:space="preserve">Observation 3: </w:t>
      </w:r>
      <w:r w:rsidRPr="005903D9">
        <w:rPr>
          <w:b/>
          <w:i/>
          <w:lang w:eastAsia="ja-JP"/>
        </w:rPr>
        <w:t>isQuasiColocated</w:t>
      </w:r>
      <w:r>
        <w:rPr>
          <w:b/>
          <w:lang w:eastAsia="ja-JP"/>
        </w:rPr>
        <w:t xml:space="preserve"> is optional parameters in RAN2 specification. If it is not provided, UE cannot assume that CSI-RS is </w:t>
      </w:r>
      <w:r w:rsidRPr="00953F9A">
        <w:rPr>
          <w:b/>
          <w:lang w:eastAsia="ja-JP"/>
        </w:rPr>
        <w:t xml:space="preserve">the same spatial parameters </w:t>
      </w:r>
      <w:r>
        <w:rPr>
          <w:b/>
          <w:lang w:eastAsia="ja-JP"/>
        </w:rPr>
        <w:t>as SSB.</w:t>
      </w:r>
    </w:p>
    <w:p w14:paraId="3F4AF2CA" w14:textId="77777777" w:rsidR="00A67CA1" w:rsidRDefault="00A67CA1" w:rsidP="00A67CA1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>Proposal 1: RRM specification should be designed based on either of the two ideas described below.</w:t>
      </w:r>
    </w:p>
    <w:p w14:paraId="06451052" w14:textId="77777777" w:rsidR="00A67CA1" w:rsidRDefault="00A67CA1" w:rsidP="0052182F">
      <w:pPr>
        <w:pStyle w:val="afc"/>
        <w:numPr>
          <w:ilvl w:val="0"/>
          <w:numId w:val="27"/>
        </w:num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t>When number of samples is comparable to that of the case of SSB based, measurement accuracy of CSI-RS based L3 measurement should be higher than that of SSB based.</w:t>
      </w:r>
    </w:p>
    <w:p w14:paraId="51DD9F20" w14:textId="62F5AEF0" w:rsidR="00222B3E" w:rsidRPr="0052182F" w:rsidRDefault="00A67CA1" w:rsidP="0052182F">
      <w:pPr>
        <w:pStyle w:val="afc"/>
        <w:numPr>
          <w:ilvl w:val="0"/>
          <w:numId w:val="27"/>
        </w:numPr>
        <w:spacing w:afterLines="50" w:after="120"/>
        <w:jc w:val="both"/>
        <w:rPr>
          <w:b/>
          <w:lang w:eastAsia="ja-JP"/>
        </w:rPr>
      </w:pPr>
      <w:r w:rsidRPr="0052182F">
        <w:rPr>
          <w:b/>
          <w:lang w:eastAsia="ja-JP"/>
        </w:rPr>
        <w:t>When measurement accuracy of CSI-RS based L3 measurement is same level as that of SSB based, number of samples for CSI-RS based L3 measurement should be lower than that of SSB based.</w:t>
      </w:r>
    </w:p>
    <w:p w14:paraId="02E2BCE5" w14:textId="77777777" w:rsidR="00A67CA1" w:rsidRDefault="00A67CA1" w:rsidP="00A67CA1">
      <w:pPr>
        <w:spacing w:afterLines="50" w:after="120"/>
        <w:rPr>
          <w:b/>
          <w:lang w:val="en-US"/>
        </w:rPr>
      </w:pPr>
      <w:r>
        <w:rPr>
          <w:rFonts w:hint="eastAsia"/>
          <w:b/>
          <w:lang w:eastAsia="ja-JP"/>
        </w:rPr>
        <w:t xml:space="preserve">Proposal </w:t>
      </w:r>
      <w:r>
        <w:rPr>
          <w:b/>
          <w:lang w:eastAsia="ja-JP"/>
        </w:rPr>
        <w:t>2</w:t>
      </w:r>
      <w:r>
        <w:rPr>
          <w:rFonts w:hint="eastAsia"/>
          <w:b/>
          <w:lang w:eastAsia="ja-JP"/>
        </w:rPr>
        <w:t xml:space="preserve">: </w:t>
      </w:r>
      <w:r>
        <w:rPr>
          <w:b/>
          <w:lang w:eastAsia="ja-JP"/>
        </w:rPr>
        <w:t>Specify d</w:t>
      </w:r>
      <w:r>
        <w:rPr>
          <w:rFonts w:hint="eastAsia"/>
          <w:b/>
          <w:lang w:eastAsia="ja-JP"/>
        </w:rPr>
        <w:t>elay</w:t>
      </w:r>
      <w:r>
        <w:rPr>
          <w:b/>
          <w:lang w:eastAsia="ja-JP"/>
        </w:rPr>
        <w:t xml:space="preserve"> requirement</w:t>
      </w:r>
      <w:r>
        <w:rPr>
          <w:rFonts w:hint="eastAsia"/>
          <w:b/>
          <w:lang w:eastAsia="ja-JP"/>
        </w:rPr>
        <w:t xml:space="preserve"> for</w:t>
      </w:r>
      <w:r>
        <w:rPr>
          <w:b/>
          <w:lang w:eastAsia="ja-JP"/>
        </w:rPr>
        <w:t xml:space="preserve"> </w:t>
      </w:r>
      <w:r>
        <w:rPr>
          <w:b/>
          <w:lang w:val="en-US"/>
        </w:rPr>
        <w:t>CSI-RS</w:t>
      </w:r>
      <w:r>
        <w:rPr>
          <w:rFonts w:hint="eastAsia"/>
          <w:b/>
          <w:lang w:val="en-US" w:eastAsia="ja-JP"/>
        </w:rPr>
        <w:t>-</w:t>
      </w:r>
      <w:r>
        <w:rPr>
          <w:b/>
          <w:lang w:val="en-US"/>
        </w:rPr>
        <w:t>based L3 measurement as a function of x, y and z.</w:t>
      </w:r>
    </w:p>
    <w:p w14:paraId="4F755D41" w14:textId="77777777" w:rsidR="00A67CA1" w:rsidRPr="0037013B" w:rsidRDefault="00A67CA1" w:rsidP="00A67CA1">
      <w:pPr>
        <w:pStyle w:val="afc"/>
        <w:numPr>
          <w:ilvl w:val="0"/>
          <w:numId w:val="18"/>
        </w:numPr>
        <w:spacing w:afterLines="50" w:after="120"/>
        <w:rPr>
          <w:b/>
          <w:lang w:val="en-US"/>
        </w:rPr>
      </w:pPr>
      <w:r w:rsidRPr="0037013B">
        <w:rPr>
          <w:b/>
          <w:i/>
          <w:lang w:val="en-US"/>
        </w:rPr>
        <w:t xml:space="preserve">x </w:t>
      </w:r>
      <w:r w:rsidRPr="0037013B">
        <w:rPr>
          <w:b/>
          <w:lang w:val="en-US"/>
        </w:rPr>
        <w:t>:</w:t>
      </w:r>
      <w:r w:rsidRPr="0037013B">
        <w:rPr>
          <w:b/>
          <w:i/>
          <w:lang w:val="en-US"/>
        </w:rPr>
        <w:t xml:space="preserve"> </w:t>
      </w:r>
      <w:r w:rsidRPr="0037013B">
        <w:rPr>
          <w:b/>
          <w:lang w:val="en-US"/>
        </w:rPr>
        <w:t>Number of samples for L3 measurement with appropriate accuracy</w:t>
      </w:r>
      <w:r w:rsidRPr="0037013B" w:rsidDel="000A06CF">
        <w:rPr>
          <w:b/>
          <w:lang w:val="en-US"/>
        </w:rPr>
        <w:t xml:space="preserve"> </w:t>
      </w:r>
      <w:r w:rsidRPr="0037013B">
        <w:rPr>
          <w:b/>
          <w:lang w:val="en-US"/>
        </w:rPr>
        <w:t xml:space="preserve"> </w:t>
      </w:r>
    </w:p>
    <w:p w14:paraId="28495FF0" w14:textId="77777777" w:rsidR="00A67CA1" w:rsidRDefault="00A67CA1" w:rsidP="0052182F">
      <w:pPr>
        <w:pStyle w:val="afc"/>
        <w:numPr>
          <w:ilvl w:val="0"/>
          <w:numId w:val="18"/>
        </w:numPr>
        <w:spacing w:afterLines="50" w:after="120"/>
        <w:rPr>
          <w:b/>
          <w:lang w:val="en-US"/>
        </w:rPr>
      </w:pPr>
      <w:r w:rsidRPr="0037013B">
        <w:rPr>
          <w:b/>
          <w:i/>
          <w:lang w:val="en-US"/>
        </w:rPr>
        <w:t>y</w:t>
      </w:r>
      <w:r w:rsidRPr="0037013B">
        <w:rPr>
          <w:b/>
          <w:lang w:val="en-US"/>
        </w:rPr>
        <w:t xml:space="preserve"> : Scaling factor considering overlap between CSI-RS measurement duration and SMTC or Measurement gap</w:t>
      </w:r>
    </w:p>
    <w:p w14:paraId="56833706" w14:textId="34D346A1" w:rsidR="00A67CA1" w:rsidRPr="0052182F" w:rsidRDefault="00A67CA1" w:rsidP="0052182F">
      <w:pPr>
        <w:pStyle w:val="afc"/>
        <w:numPr>
          <w:ilvl w:val="0"/>
          <w:numId w:val="18"/>
        </w:numPr>
        <w:spacing w:afterLines="50" w:after="120"/>
        <w:rPr>
          <w:b/>
          <w:lang w:val="en-US"/>
        </w:rPr>
      </w:pPr>
      <w:r w:rsidRPr="0052182F">
        <w:rPr>
          <w:b/>
          <w:i/>
          <w:lang w:val="en-US"/>
        </w:rPr>
        <w:t>z</w:t>
      </w:r>
      <w:r w:rsidRPr="0052182F">
        <w:rPr>
          <w:b/>
          <w:lang w:val="en-US"/>
        </w:rPr>
        <w:t xml:space="preserve"> : Scaling factor considering UE Rx beam sweeping</w:t>
      </w:r>
    </w:p>
    <w:p w14:paraId="3F0F4B6C" w14:textId="51DC21F0" w:rsidR="003F512C" w:rsidRPr="0058233B" w:rsidRDefault="00A67CA1" w:rsidP="0058233B">
      <w:pPr>
        <w:spacing w:afterLines="50" w:after="120"/>
        <w:jc w:val="both"/>
        <w:rPr>
          <w:b/>
          <w:lang w:eastAsia="ja-JP"/>
        </w:rPr>
      </w:pPr>
      <w:r>
        <w:rPr>
          <w:b/>
          <w:lang w:eastAsia="ja-JP"/>
        </w:rPr>
        <w:lastRenderedPageBreak/>
        <w:t>Proposal 3: Study how to design RRM specifications when</w:t>
      </w:r>
      <w:r w:rsidRPr="00E27BD3">
        <w:rPr>
          <w:b/>
          <w:lang w:eastAsia="ja-JP"/>
        </w:rPr>
        <w:t xml:space="preserve"> </w:t>
      </w:r>
      <w:r w:rsidRPr="0058233B">
        <w:rPr>
          <w:b/>
          <w:i/>
          <w:lang w:eastAsia="ja-JP"/>
        </w:rPr>
        <w:t>isQuasiColocated</w:t>
      </w:r>
      <w:r w:rsidRPr="0058233B">
        <w:rPr>
          <w:b/>
          <w:lang w:eastAsia="ja-JP"/>
        </w:rPr>
        <w:t xml:space="preserve"> is OFF and </w:t>
      </w:r>
      <w:r w:rsidRPr="0058233B">
        <w:rPr>
          <w:b/>
          <w:i/>
          <w:lang w:eastAsia="ja-JP"/>
        </w:rPr>
        <w:t>associatedSSB</w:t>
      </w:r>
      <w:r w:rsidRPr="0058233B">
        <w:rPr>
          <w:b/>
          <w:lang w:eastAsia="ja-JP"/>
        </w:rPr>
        <w:t xml:space="preserve"> is configured </w:t>
      </w:r>
      <w:r>
        <w:rPr>
          <w:b/>
          <w:lang w:eastAsia="ja-JP"/>
        </w:rPr>
        <w:t>but</w:t>
      </w:r>
      <w:r w:rsidRPr="0058233B">
        <w:rPr>
          <w:b/>
          <w:lang w:eastAsia="ja-JP"/>
        </w:rPr>
        <w:t xml:space="preserve"> </w:t>
      </w:r>
      <w:r w:rsidRPr="0058233B">
        <w:rPr>
          <w:b/>
          <w:i/>
          <w:lang w:eastAsia="ja-JP"/>
        </w:rPr>
        <w:t>associatedSSB</w:t>
      </w:r>
      <w:r w:rsidRPr="0058233B">
        <w:rPr>
          <w:b/>
          <w:lang w:eastAsia="ja-JP"/>
        </w:rPr>
        <w:t xml:space="preserve"> is not configured</w:t>
      </w:r>
      <w:bookmarkStart w:id="1" w:name="_GoBack"/>
      <w:bookmarkEnd w:id="1"/>
      <w:r>
        <w:rPr>
          <w:b/>
          <w:lang w:eastAsia="ja-JP"/>
        </w:rPr>
        <w:t>, e.g., larger scaling factor for Rx beam sweeping, no support, etc.</w:t>
      </w:r>
    </w:p>
    <w:p w14:paraId="7CF87B45" w14:textId="6DDEFFC5" w:rsidR="009D1BE4" w:rsidRDefault="009D1BE4" w:rsidP="009D1BE4">
      <w:pPr>
        <w:pStyle w:val="1"/>
        <w:rPr>
          <w:lang w:eastAsia="ja-JP"/>
        </w:rPr>
      </w:pPr>
      <w:r w:rsidRPr="00891A01">
        <w:rPr>
          <w:rFonts w:hint="eastAsia"/>
          <w:lang w:eastAsia="ja-JP"/>
        </w:rPr>
        <w:t>References</w:t>
      </w:r>
    </w:p>
    <w:p w14:paraId="1F072B78" w14:textId="1637CACE" w:rsidR="00BB0BDD" w:rsidRPr="00BB0BDD" w:rsidRDefault="00BB0BDD" w:rsidP="00BB0BDD">
      <w:pPr>
        <w:rPr>
          <w:lang w:eastAsia="ja-JP"/>
        </w:rPr>
      </w:pPr>
      <w:r>
        <w:rPr>
          <w:rFonts w:hint="eastAsia"/>
          <w:lang w:eastAsia="ja-JP"/>
        </w:rPr>
        <w:t>[1]</w:t>
      </w:r>
      <w:r w:rsidRPr="00BB0BDD">
        <w:rPr>
          <w:lang w:eastAsia="ja-JP"/>
        </w:rPr>
        <w:t xml:space="preserve"> </w:t>
      </w:r>
      <w:r w:rsidR="00292B37">
        <w:rPr>
          <w:rFonts w:eastAsia="Malgun Gothic" w:hint="eastAsia"/>
          <w:lang w:eastAsia="ko-KR"/>
        </w:rPr>
        <w:t>R</w:t>
      </w:r>
      <w:r w:rsidR="00840540">
        <w:rPr>
          <w:rFonts w:eastAsia="Malgun Gothic"/>
          <w:lang w:eastAsia="ko-KR"/>
        </w:rPr>
        <w:t>4</w:t>
      </w:r>
      <w:r w:rsidR="00292B37">
        <w:rPr>
          <w:rFonts w:eastAsia="Malgun Gothic" w:hint="eastAsia"/>
          <w:lang w:eastAsia="ko-KR"/>
        </w:rPr>
        <w:t>-19</w:t>
      </w:r>
      <w:r w:rsidR="00292B37">
        <w:rPr>
          <w:rFonts w:eastAsiaTheme="minorEastAsia" w:hint="eastAsia"/>
          <w:lang w:eastAsia="zh-CN"/>
        </w:rPr>
        <w:t>08403</w:t>
      </w:r>
      <w:r w:rsidR="00292B37" w:rsidRPr="009A2C36">
        <w:rPr>
          <w:rFonts w:eastAsia="Malgun Gothic" w:hint="eastAsia"/>
          <w:lang w:eastAsia="ko-KR"/>
        </w:rPr>
        <w:t xml:space="preserve">, </w:t>
      </w:r>
      <w:r w:rsidR="00292B37" w:rsidRPr="009A2C36">
        <w:rPr>
          <w:rFonts w:eastAsia="Malgun Gothic"/>
          <w:lang w:eastAsia="ko-KR"/>
        </w:rPr>
        <w:t>“</w:t>
      </w:r>
      <w:r w:rsidR="00292B37" w:rsidRPr="00292B37">
        <w:rPr>
          <w:rFonts w:eastAsia="Malgun Gothic"/>
          <w:lang w:eastAsia="ko-KR"/>
        </w:rPr>
        <w:t>Work plan for RRM requirements for CSI-RS based L3 measurement</w:t>
      </w:r>
      <w:r w:rsidR="00292B37" w:rsidRPr="003C6458">
        <w:rPr>
          <w:rFonts w:eastAsiaTheme="minorEastAsia"/>
          <w:lang w:eastAsia="zh-CN"/>
        </w:rPr>
        <w:t>”</w:t>
      </w:r>
      <w:r w:rsidR="00292B37" w:rsidRPr="003C6458">
        <w:rPr>
          <w:rFonts w:eastAsiaTheme="minorEastAsia" w:hint="eastAsia"/>
          <w:lang w:eastAsia="zh-CN"/>
        </w:rPr>
        <w:t xml:space="preserve">, </w:t>
      </w:r>
      <w:r w:rsidR="00292B37">
        <w:rPr>
          <w:rFonts w:eastAsiaTheme="minorEastAsia" w:hint="eastAsia"/>
          <w:lang w:eastAsia="zh-CN"/>
        </w:rPr>
        <w:t>CATT</w:t>
      </w:r>
      <w:r w:rsidR="00292B37" w:rsidRPr="00891A01" w:rsidDel="00292B37">
        <w:rPr>
          <w:lang w:eastAsia="ja-JP"/>
        </w:rPr>
        <w:t xml:space="preserve"> </w:t>
      </w:r>
    </w:p>
    <w:bookmarkEnd w:id="0"/>
    <w:p w14:paraId="556E413B" w14:textId="3A955104" w:rsidR="009F370F" w:rsidRPr="00126264" w:rsidRDefault="009F370F" w:rsidP="00222B3E">
      <w:pPr>
        <w:rPr>
          <w:lang w:eastAsia="ja-JP"/>
        </w:rPr>
      </w:pPr>
    </w:p>
    <w:sectPr w:rsidR="009F370F" w:rsidRPr="0012626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16DD8" w14:textId="77777777" w:rsidR="00E55F8F" w:rsidRDefault="00E55F8F">
      <w:r>
        <w:separator/>
      </w:r>
    </w:p>
  </w:endnote>
  <w:endnote w:type="continuationSeparator" w:id="0">
    <w:p w14:paraId="49192568" w14:textId="77777777" w:rsidR="00E55F8F" w:rsidRDefault="00E5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B9041" w14:textId="77777777" w:rsidR="00E55F8F" w:rsidRDefault="00E55F8F">
      <w:r>
        <w:separator/>
      </w:r>
    </w:p>
  </w:footnote>
  <w:footnote w:type="continuationSeparator" w:id="0">
    <w:p w14:paraId="2EE91689" w14:textId="77777777" w:rsidR="00E55F8F" w:rsidRDefault="00E55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4C7E"/>
    <w:multiLevelType w:val="hybridMultilevel"/>
    <w:tmpl w:val="352E8D12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856B00"/>
    <w:multiLevelType w:val="hybridMultilevel"/>
    <w:tmpl w:val="553E9184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C87079"/>
    <w:multiLevelType w:val="hybridMultilevel"/>
    <w:tmpl w:val="2B8CF47A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C3065C"/>
    <w:multiLevelType w:val="hybridMultilevel"/>
    <w:tmpl w:val="482C3306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480679"/>
    <w:multiLevelType w:val="hybridMultilevel"/>
    <w:tmpl w:val="FD565660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2A675AC"/>
    <w:multiLevelType w:val="hybridMultilevel"/>
    <w:tmpl w:val="17FA3512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90C730D"/>
    <w:multiLevelType w:val="hybridMultilevel"/>
    <w:tmpl w:val="0C2C6B2E"/>
    <w:lvl w:ilvl="0" w:tplc="EBE8E032">
      <w:start w:val="1888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A8271D0"/>
    <w:multiLevelType w:val="hybridMultilevel"/>
    <w:tmpl w:val="307C5D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ED5ACD"/>
    <w:multiLevelType w:val="hybridMultilevel"/>
    <w:tmpl w:val="876CC714"/>
    <w:lvl w:ilvl="0" w:tplc="D02A75FA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440CF"/>
    <w:multiLevelType w:val="hybridMultilevel"/>
    <w:tmpl w:val="00CAC0F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321872AF"/>
    <w:multiLevelType w:val="hybridMultilevel"/>
    <w:tmpl w:val="D9BA4E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2AC6FD4"/>
    <w:multiLevelType w:val="hybridMultilevel"/>
    <w:tmpl w:val="AC98B17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3443B3"/>
    <w:multiLevelType w:val="hybridMultilevel"/>
    <w:tmpl w:val="ED00B888"/>
    <w:lvl w:ilvl="0" w:tplc="9D346F10">
      <w:start w:val="1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800948"/>
    <w:multiLevelType w:val="hybridMultilevel"/>
    <w:tmpl w:val="863E9354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0F91C85"/>
    <w:multiLevelType w:val="hybridMultilevel"/>
    <w:tmpl w:val="C80AA10C"/>
    <w:lvl w:ilvl="0" w:tplc="538CB8FE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538CB8FE">
      <w:start w:val="1"/>
      <w:numFmt w:val="lowerLetter"/>
      <w:lvlText w:val="%2)"/>
      <w:lvlJc w:val="left"/>
      <w:pPr>
        <w:ind w:left="1266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6" w:hanging="420"/>
      </w:pPr>
    </w:lvl>
  </w:abstractNum>
  <w:abstractNum w:abstractNumId="16" w15:restartNumberingAfterBreak="0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B797F70"/>
    <w:multiLevelType w:val="hybridMultilevel"/>
    <w:tmpl w:val="711A5BBE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9354B1"/>
    <w:multiLevelType w:val="hybridMultilevel"/>
    <w:tmpl w:val="8BB040F0"/>
    <w:lvl w:ilvl="0" w:tplc="319CBF2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  <w:position w:val="-6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2AD421F"/>
    <w:multiLevelType w:val="hybridMultilevel"/>
    <w:tmpl w:val="A6FA4746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BEE4E490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CCE7A88"/>
    <w:multiLevelType w:val="hybridMultilevel"/>
    <w:tmpl w:val="CCBC06A8"/>
    <w:lvl w:ilvl="0" w:tplc="EBE8E032">
      <w:start w:val="1888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D84370B"/>
    <w:multiLevelType w:val="hybridMultilevel"/>
    <w:tmpl w:val="9F8063B4"/>
    <w:lvl w:ilvl="0" w:tplc="EBE8E032">
      <w:start w:val="1888"/>
      <w:numFmt w:val="bullet"/>
      <w:lvlText w:val="–"/>
      <w:lvlJc w:val="left"/>
      <w:pPr>
        <w:ind w:left="699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1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9" w:hanging="420"/>
      </w:pPr>
      <w:rPr>
        <w:rFonts w:ascii="Wingdings" w:hAnsi="Wingdings" w:hint="default"/>
      </w:rPr>
    </w:lvl>
  </w:abstractNum>
  <w:abstractNum w:abstractNumId="23" w15:restartNumberingAfterBreak="0">
    <w:nsid w:val="6FCF2FF1"/>
    <w:multiLevelType w:val="hybridMultilevel"/>
    <w:tmpl w:val="0BD8B2A8"/>
    <w:lvl w:ilvl="0" w:tplc="9D346F10">
      <w:start w:val="1"/>
      <w:numFmt w:val="bullet"/>
      <w:lvlText w:val="–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4" w15:restartNumberingAfterBreak="0">
    <w:nsid w:val="76E91CE8"/>
    <w:multiLevelType w:val="hybridMultilevel"/>
    <w:tmpl w:val="6688DC12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FB2FF9"/>
    <w:multiLevelType w:val="hybridMultilevel"/>
    <w:tmpl w:val="511402BA"/>
    <w:lvl w:ilvl="0" w:tplc="A2A877E6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E902053"/>
    <w:multiLevelType w:val="hybridMultilevel"/>
    <w:tmpl w:val="A0A445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09631B"/>
    <w:multiLevelType w:val="hybridMultilevel"/>
    <w:tmpl w:val="7FD48186"/>
    <w:lvl w:ilvl="0" w:tplc="4614F3F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F721096"/>
    <w:multiLevelType w:val="hybridMultilevel"/>
    <w:tmpl w:val="1F348CA0"/>
    <w:lvl w:ilvl="0" w:tplc="6750CC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02719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E1A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24E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E4BD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BE63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A0F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CA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F66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20"/>
  </w:num>
  <w:num w:numId="3">
    <w:abstractNumId w:val="15"/>
  </w:num>
  <w:num w:numId="4">
    <w:abstractNumId w:val="7"/>
  </w:num>
  <w:num w:numId="5">
    <w:abstractNumId w:val="12"/>
  </w:num>
  <w:num w:numId="6">
    <w:abstractNumId w:val="24"/>
  </w:num>
  <w:num w:numId="7">
    <w:abstractNumId w:val="10"/>
  </w:num>
  <w:num w:numId="8">
    <w:abstractNumId w:val="25"/>
  </w:num>
  <w:num w:numId="9">
    <w:abstractNumId w:val="13"/>
  </w:num>
  <w:num w:numId="10">
    <w:abstractNumId w:val="0"/>
  </w:num>
  <w:num w:numId="11">
    <w:abstractNumId w:val="28"/>
  </w:num>
  <w:num w:numId="12">
    <w:abstractNumId w:val="8"/>
  </w:num>
  <w:num w:numId="13">
    <w:abstractNumId w:val="6"/>
  </w:num>
  <w:num w:numId="14">
    <w:abstractNumId w:val="4"/>
  </w:num>
  <w:num w:numId="15">
    <w:abstractNumId w:val="23"/>
  </w:num>
  <w:num w:numId="16">
    <w:abstractNumId w:val="22"/>
  </w:num>
  <w:num w:numId="17">
    <w:abstractNumId w:val="26"/>
  </w:num>
  <w:num w:numId="18">
    <w:abstractNumId w:val="21"/>
  </w:num>
  <w:num w:numId="19">
    <w:abstractNumId w:val="11"/>
  </w:num>
  <w:num w:numId="20">
    <w:abstractNumId w:val="16"/>
  </w:num>
  <w:num w:numId="21">
    <w:abstractNumId w:val="14"/>
  </w:num>
  <w:num w:numId="22">
    <w:abstractNumId w:val="3"/>
  </w:num>
  <w:num w:numId="23">
    <w:abstractNumId w:val="19"/>
  </w:num>
  <w:num w:numId="24">
    <w:abstractNumId w:val="1"/>
  </w:num>
  <w:num w:numId="25">
    <w:abstractNumId w:val="2"/>
  </w:num>
  <w:num w:numId="26">
    <w:abstractNumId w:val="18"/>
  </w:num>
  <w:num w:numId="27">
    <w:abstractNumId w:val="27"/>
  </w:num>
  <w:num w:numId="28">
    <w:abstractNumId w:val="5"/>
  </w:num>
  <w:num w:numId="29">
    <w:abstractNumId w:val="29"/>
  </w:num>
  <w:num w:numId="30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1F"/>
    <w:rsid w:val="0000379E"/>
    <w:rsid w:val="000037AF"/>
    <w:rsid w:val="00003C52"/>
    <w:rsid w:val="000040BD"/>
    <w:rsid w:val="00004537"/>
    <w:rsid w:val="000073C3"/>
    <w:rsid w:val="00007948"/>
    <w:rsid w:val="00010982"/>
    <w:rsid w:val="000128F2"/>
    <w:rsid w:val="00013771"/>
    <w:rsid w:val="00017799"/>
    <w:rsid w:val="00017D21"/>
    <w:rsid w:val="0002036D"/>
    <w:rsid w:val="00020852"/>
    <w:rsid w:val="0002191D"/>
    <w:rsid w:val="00021E68"/>
    <w:rsid w:val="000233B8"/>
    <w:rsid w:val="00023A17"/>
    <w:rsid w:val="000266A0"/>
    <w:rsid w:val="00030E6C"/>
    <w:rsid w:val="0003154D"/>
    <w:rsid w:val="00031C1D"/>
    <w:rsid w:val="0003248B"/>
    <w:rsid w:val="000419BA"/>
    <w:rsid w:val="000427CB"/>
    <w:rsid w:val="000448C2"/>
    <w:rsid w:val="000456D7"/>
    <w:rsid w:val="00045CBD"/>
    <w:rsid w:val="00047943"/>
    <w:rsid w:val="00047DDF"/>
    <w:rsid w:val="00047EC7"/>
    <w:rsid w:val="0005300E"/>
    <w:rsid w:val="000565C4"/>
    <w:rsid w:val="000601CD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6E6E"/>
    <w:rsid w:val="00087322"/>
    <w:rsid w:val="000911E4"/>
    <w:rsid w:val="00093E7E"/>
    <w:rsid w:val="00095722"/>
    <w:rsid w:val="00095795"/>
    <w:rsid w:val="000978C3"/>
    <w:rsid w:val="00097B52"/>
    <w:rsid w:val="00097D22"/>
    <w:rsid w:val="000A06CF"/>
    <w:rsid w:val="000A2C7E"/>
    <w:rsid w:val="000A409E"/>
    <w:rsid w:val="000A45AC"/>
    <w:rsid w:val="000A5EF9"/>
    <w:rsid w:val="000A6235"/>
    <w:rsid w:val="000A65BC"/>
    <w:rsid w:val="000A7F9C"/>
    <w:rsid w:val="000B0E72"/>
    <w:rsid w:val="000B465F"/>
    <w:rsid w:val="000B6115"/>
    <w:rsid w:val="000B6723"/>
    <w:rsid w:val="000B733F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D748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3F08"/>
    <w:rsid w:val="000F5102"/>
    <w:rsid w:val="000F6F65"/>
    <w:rsid w:val="0010127A"/>
    <w:rsid w:val="00106A9F"/>
    <w:rsid w:val="001072A8"/>
    <w:rsid w:val="0011424E"/>
    <w:rsid w:val="00115B49"/>
    <w:rsid w:val="00117291"/>
    <w:rsid w:val="00123571"/>
    <w:rsid w:val="00123B5C"/>
    <w:rsid w:val="00124082"/>
    <w:rsid w:val="00126264"/>
    <w:rsid w:val="001301B1"/>
    <w:rsid w:val="00130E89"/>
    <w:rsid w:val="00132D36"/>
    <w:rsid w:val="00134CB5"/>
    <w:rsid w:val="00141A2F"/>
    <w:rsid w:val="00142339"/>
    <w:rsid w:val="00142771"/>
    <w:rsid w:val="00145505"/>
    <w:rsid w:val="00153528"/>
    <w:rsid w:val="00153E28"/>
    <w:rsid w:val="0015697F"/>
    <w:rsid w:val="00160A47"/>
    <w:rsid w:val="00160B00"/>
    <w:rsid w:val="00162698"/>
    <w:rsid w:val="00162F78"/>
    <w:rsid w:val="0016310D"/>
    <w:rsid w:val="001643AC"/>
    <w:rsid w:val="00165362"/>
    <w:rsid w:val="001654B3"/>
    <w:rsid w:val="00170344"/>
    <w:rsid w:val="001708D0"/>
    <w:rsid w:val="00171D07"/>
    <w:rsid w:val="00172994"/>
    <w:rsid w:val="0017516C"/>
    <w:rsid w:val="00175AB9"/>
    <w:rsid w:val="00181060"/>
    <w:rsid w:val="00181D66"/>
    <w:rsid w:val="00182304"/>
    <w:rsid w:val="0018379B"/>
    <w:rsid w:val="001848A8"/>
    <w:rsid w:val="00184EFC"/>
    <w:rsid w:val="0018585B"/>
    <w:rsid w:val="00191CA1"/>
    <w:rsid w:val="00192CE3"/>
    <w:rsid w:val="00193116"/>
    <w:rsid w:val="00196957"/>
    <w:rsid w:val="001A08AA"/>
    <w:rsid w:val="001A2A4D"/>
    <w:rsid w:val="001A3120"/>
    <w:rsid w:val="001A3291"/>
    <w:rsid w:val="001A5A88"/>
    <w:rsid w:val="001B0237"/>
    <w:rsid w:val="001B1C3C"/>
    <w:rsid w:val="001B284A"/>
    <w:rsid w:val="001B3190"/>
    <w:rsid w:val="001C3159"/>
    <w:rsid w:val="001C3A35"/>
    <w:rsid w:val="001C5DBB"/>
    <w:rsid w:val="001C602C"/>
    <w:rsid w:val="001C67F1"/>
    <w:rsid w:val="001C7645"/>
    <w:rsid w:val="001D3283"/>
    <w:rsid w:val="001D5FAC"/>
    <w:rsid w:val="001D61DA"/>
    <w:rsid w:val="001D6D1A"/>
    <w:rsid w:val="001E0240"/>
    <w:rsid w:val="001E7AB9"/>
    <w:rsid w:val="001F109F"/>
    <w:rsid w:val="001F2D35"/>
    <w:rsid w:val="001F51BB"/>
    <w:rsid w:val="002029A6"/>
    <w:rsid w:val="00203442"/>
    <w:rsid w:val="0020352D"/>
    <w:rsid w:val="0020374C"/>
    <w:rsid w:val="002045C1"/>
    <w:rsid w:val="00205782"/>
    <w:rsid w:val="00205968"/>
    <w:rsid w:val="00207DB7"/>
    <w:rsid w:val="002106C8"/>
    <w:rsid w:val="00212373"/>
    <w:rsid w:val="00212DBF"/>
    <w:rsid w:val="002138EA"/>
    <w:rsid w:val="00214859"/>
    <w:rsid w:val="00214FBD"/>
    <w:rsid w:val="00222897"/>
    <w:rsid w:val="00222AD3"/>
    <w:rsid w:val="00222B3E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36424"/>
    <w:rsid w:val="002418EB"/>
    <w:rsid w:val="00241C1B"/>
    <w:rsid w:val="00241E5F"/>
    <w:rsid w:val="0024363B"/>
    <w:rsid w:val="00245B6B"/>
    <w:rsid w:val="00245C0D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7CD2"/>
    <w:rsid w:val="002715D3"/>
    <w:rsid w:val="002716E7"/>
    <w:rsid w:val="00272BC8"/>
    <w:rsid w:val="00274DB5"/>
    <w:rsid w:val="00274E1A"/>
    <w:rsid w:val="00275B3C"/>
    <w:rsid w:val="002763A8"/>
    <w:rsid w:val="0027745D"/>
    <w:rsid w:val="00282213"/>
    <w:rsid w:val="0028233A"/>
    <w:rsid w:val="00283084"/>
    <w:rsid w:val="0028309A"/>
    <w:rsid w:val="0028522B"/>
    <w:rsid w:val="00290654"/>
    <w:rsid w:val="00290810"/>
    <w:rsid w:val="00292B37"/>
    <w:rsid w:val="00293F12"/>
    <w:rsid w:val="00296B3D"/>
    <w:rsid w:val="002A05B0"/>
    <w:rsid w:val="002A1FF0"/>
    <w:rsid w:val="002A46DB"/>
    <w:rsid w:val="002A4F2C"/>
    <w:rsid w:val="002A4F8E"/>
    <w:rsid w:val="002A59D3"/>
    <w:rsid w:val="002A5B17"/>
    <w:rsid w:val="002B091A"/>
    <w:rsid w:val="002B10A5"/>
    <w:rsid w:val="002B3853"/>
    <w:rsid w:val="002B4609"/>
    <w:rsid w:val="002C0B4E"/>
    <w:rsid w:val="002C1961"/>
    <w:rsid w:val="002C1FC4"/>
    <w:rsid w:val="002C36AF"/>
    <w:rsid w:val="002C4696"/>
    <w:rsid w:val="002D05DD"/>
    <w:rsid w:val="002D44CF"/>
    <w:rsid w:val="002D4648"/>
    <w:rsid w:val="002D4EAC"/>
    <w:rsid w:val="002D6417"/>
    <w:rsid w:val="002E08A7"/>
    <w:rsid w:val="002E12A7"/>
    <w:rsid w:val="002E44CF"/>
    <w:rsid w:val="002E4C55"/>
    <w:rsid w:val="002E775B"/>
    <w:rsid w:val="002F4093"/>
    <w:rsid w:val="002F6C9B"/>
    <w:rsid w:val="002F6EF4"/>
    <w:rsid w:val="002F796C"/>
    <w:rsid w:val="00300C95"/>
    <w:rsid w:val="00303F1C"/>
    <w:rsid w:val="003040AA"/>
    <w:rsid w:val="00304E3F"/>
    <w:rsid w:val="0030502D"/>
    <w:rsid w:val="0030631E"/>
    <w:rsid w:val="00306331"/>
    <w:rsid w:val="00312E62"/>
    <w:rsid w:val="003140D7"/>
    <w:rsid w:val="00324C0D"/>
    <w:rsid w:val="003253ED"/>
    <w:rsid w:val="00331476"/>
    <w:rsid w:val="00341E05"/>
    <w:rsid w:val="00341EE1"/>
    <w:rsid w:val="003449E6"/>
    <w:rsid w:val="003466ED"/>
    <w:rsid w:val="0035177D"/>
    <w:rsid w:val="003543FA"/>
    <w:rsid w:val="00356B37"/>
    <w:rsid w:val="00357342"/>
    <w:rsid w:val="00361187"/>
    <w:rsid w:val="00361491"/>
    <w:rsid w:val="0036393F"/>
    <w:rsid w:val="003667FF"/>
    <w:rsid w:val="00366AFB"/>
    <w:rsid w:val="00367724"/>
    <w:rsid w:val="0037011B"/>
    <w:rsid w:val="00372085"/>
    <w:rsid w:val="00372B4D"/>
    <w:rsid w:val="0037533A"/>
    <w:rsid w:val="00376440"/>
    <w:rsid w:val="003772F3"/>
    <w:rsid w:val="003801CF"/>
    <w:rsid w:val="00381C9C"/>
    <w:rsid w:val="003823D1"/>
    <w:rsid w:val="00392F4A"/>
    <w:rsid w:val="00394970"/>
    <w:rsid w:val="00395673"/>
    <w:rsid w:val="00395AD7"/>
    <w:rsid w:val="00396A8B"/>
    <w:rsid w:val="003A0B5D"/>
    <w:rsid w:val="003A1829"/>
    <w:rsid w:val="003A377C"/>
    <w:rsid w:val="003A4CB3"/>
    <w:rsid w:val="003A4DC3"/>
    <w:rsid w:val="003A665A"/>
    <w:rsid w:val="003B3F20"/>
    <w:rsid w:val="003B5F55"/>
    <w:rsid w:val="003B6D17"/>
    <w:rsid w:val="003B7165"/>
    <w:rsid w:val="003B7573"/>
    <w:rsid w:val="003C05A5"/>
    <w:rsid w:val="003C3713"/>
    <w:rsid w:val="003C3DD0"/>
    <w:rsid w:val="003C55D3"/>
    <w:rsid w:val="003C7323"/>
    <w:rsid w:val="003C74E2"/>
    <w:rsid w:val="003C7541"/>
    <w:rsid w:val="003C785B"/>
    <w:rsid w:val="003D299E"/>
    <w:rsid w:val="003D2B31"/>
    <w:rsid w:val="003D3B31"/>
    <w:rsid w:val="003D44E8"/>
    <w:rsid w:val="003D4EAA"/>
    <w:rsid w:val="003D50A9"/>
    <w:rsid w:val="003D56C3"/>
    <w:rsid w:val="003D6B1A"/>
    <w:rsid w:val="003E1394"/>
    <w:rsid w:val="003E2BDE"/>
    <w:rsid w:val="003E3A7C"/>
    <w:rsid w:val="003E604E"/>
    <w:rsid w:val="003F038E"/>
    <w:rsid w:val="003F1D9E"/>
    <w:rsid w:val="003F2E02"/>
    <w:rsid w:val="003F4945"/>
    <w:rsid w:val="003F4CA1"/>
    <w:rsid w:val="003F512C"/>
    <w:rsid w:val="003F51B5"/>
    <w:rsid w:val="003F6038"/>
    <w:rsid w:val="00400ADD"/>
    <w:rsid w:val="004017C2"/>
    <w:rsid w:val="00403F8A"/>
    <w:rsid w:val="0040419A"/>
    <w:rsid w:val="00406887"/>
    <w:rsid w:val="0040756A"/>
    <w:rsid w:val="0041090A"/>
    <w:rsid w:val="0041510E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0921"/>
    <w:rsid w:val="00440AB8"/>
    <w:rsid w:val="00441C2A"/>
    <w:rsid w:val="004430CF"/>
    <w:rsid w:val="00443CC6"/>
    <w:rsid w:val="00444225"/>
    <w:rsid w:val="00444D6C"/>
    <w:rsid w:val="00450EF8"/>
    <w:rsid w:val="004543ED"/>
    <w:rsid w:val="004553B9"/>
    <w:rsid w:val="0046402B"/>
    <w:rsid w:val="004645B3"/>
    <w:rsid w:val="00465F13"/>
    <w:rsid w:val="0046699D"/>
    <w:rsid w:val="004704E5"/>
    <w:rsid w:val="004824CE"/>
    <w:rsid w:val="004828C3"/>
    <w:rsid w:val="00485DDA"/>
    <w:rsid w:val="00490611"/>
    <w:rsid w:val="004912EB"/>
    <w:rsid w:val="0049156D"/>
    <w:rsid w:val="00497809"/>
    <w:rsid w:val="004A035D"/>
    <w:rsid w:val="004A0D35"/>
    <w:rsid w:val="004A17C7"/>
    <w:rsid w:val="004A41BD"/>
    <w:rsid w:val="004A4E6C"/>
    <w:rsid w:val="004A782C"/>
    <w:rsid w:val="004A7ADF"/>
    <w:rsid w:val="004B103C"/>
    <w:rsid w:val="004B1EF8"/>
    <w:rsid w:val="004B5CEC"/>
    <w:rsid w:val="004B693D"/>
    <w:rsid w:val="004B7715"/>
    <w:rsid w:val="004B7C86"/>
    <w:rsid w:val="004C3B1D"/>
    <w:rsid w:val="004C67E0"/>
    <w:rsid w:val="004C72B1"/>
    <w:rsid w:val="004D072B"/>
    <w:rsid w:val="004D0C02"/>
    <w:rsid w:val="004D1DFD"/>
    <w:rsid w:val="004D2B59"/>
    <w:rsid w:val="004D3B52"/>
    <w:rsid w:val="004D42E8"/>
    <w:rsid w:val="004D521F"/>
    <w:rsid w:val="004D7A6A"/>
    <w:rsid w:val="004D7E24"/>
    <w:rsid w:val="004E2E83"/>
    <w:rsid w:val="004E73B0"/>
    <w:rsid w:val="004F09C1"/>
    <w:rsid w:val="004F2F68"/>
    <w:rsid w:val="004F6299"/>
    <w:rsid w:val="004F7A3D"/>
    <w:rsid w:val="00505026"/>
    <w:rsid w:val="00505BFA"/>
    <w:rsid w:val="005060C0"/>
    <w:rsid w:val="00507F71"/>
    <w:rsid w:val="005139C2"/>
    <w:rsid w:val="00515234"/>
    <w:rsid w:val="00515703"/>
    <w:rsid w:val="00517307"/>
    <w:rsid w:val="0052182F"/>
    <w:rsid w:val="00521AAC"/>
    <w:rsid w:val="00521B8C"/>
    <w:rsid w:val="0052307A"/>
    <w:rsid w:val="005242F0"/>
    <w:rsid w:val="00524CA9"/>
    <w:rsid w:val="00526B6F"/>
    <w:rsid w:val="0053142A"/>
    <w:rsid w:val="0053206E"/>
    <w:rsid w:val="005347FC"/>
    <w:rsid w:val="00535758"/>
    <w:rsid w:val="00540A87"/>
    <w:rsid w:val="00542384"/>
    <w:rsid w:val="00544702"/>
    <w:rsid w:val="005479F5"/>
    <w:rsid w:val="00551B83"/>
    <w:rsid w:val="005558CF"/>
    <w:rsid w:val="00556E1D"/>
    <w:rsid w:val="00560492"/>
    <w:rsid w:val="00561D8D"/>
    <w:rsid w:val="005655DA"/>
    <w:rsid w:val="005658F5"/>
    <w:rsid w:val="0056763E"/>
    <w:rsid w:val="00570EB9"/>
    <w:rsid w:val="005713B7"/>
    <w:rsid w:val="0057169E"/>
    <w:rsid w:val="0057346A"/>
    <w:rsid w:val="00577A52"/>
    <w:rsid w:val="00580107"/>
    <w:rsid w:val="005811BC"/>
    <w:rsid w:val="0058233B"/>
    <w:rsid w:val="00584AC5"/>
    <w:rsid w:val="00586C80"/>
    <w:rsid w:val="0058747E"/>
    <w:rsid w:val="005903D9"/>
    <w:rsid w:val="005910B3"/>
    <w:rsid w:val="005927CF"/>
    <w:rsid w:val="00592DE5"/>
    <w:rsid w:val="005939A4"/>
    <w:rsid w:val="00594CF2"/>
    <w:rsid w:val="00595917"/>
    <w:rsid w:val="00597DA3"/>
    <w:rsid w:val="005A1864"/>
    <w:rsid w:val="005A1B40"/>
    <w:rsid w:val="005A4854"/>
    <w:rsid w:val="005A7306"/>
    <w:rsid w:val="005A7381"/>
    <w:rsid w:val="005A772A"/>
    <w:rsid w:val="005B207E"/>
    <w:rsid w:val="005B2292"/>
    <w:rsid w:val="005B41E8"/>
    <w:rsid w:val="005B653A"/>
    <w:rsid w:val="005B7115"/>
    <w:rsid w:val="005C3B7F"/>
    <w:rsid w:val="005C6516"/>
    <w:rsid w:val="005C6689"/>
    <w:rsid w:val="005C7544"/>
    <w:rsid w:val="005D1F5B"/>
    <w:rsid w:val="005D2248"/>
    <w:rsid w:val="005D3F3A"/>
    <w:rsid w:val="005D4B05"/>
    <w:rsid w:val="005D6A89"/>
    <w:rsid w:val="005D6D26"/>
    <w:rsid w:val="005D761F"/>
    <w:rsid w:val="005F4A7E"/>
    <w:rsid w:val="005F5E51"/>
    <w:rsid w:val="00600AD8"/>
    <w:rsid w:val="00600C7E"/>
    <w:rsid w:val="00603C1C"/>
    <w:rsid w:val="00604EDB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50223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0AF8"/>
    <w:rsid w:val="0068235D"/>
    <w:rsid w:val="00685642"/>
    <w:rsid w:val="006856E5"/>
    <w:rsid w:val="00685A73"/>
    <w:rsid w:val="00686ABB"/>
    <w:rsid w:val="00686FBC"/>
    <w:rsid w:val="0068737B"/>
    <w:rsid w:val="0069720F"/>
    <w:rsid w:val="006A019B"/>
    <w:rsid w:val="006A18D4"/>
    <w:rsid w:val="006A3282"/>
    <w:rsid w:val="006B0D02"/>
    <w:rsid w:val="006B1EDA"/>
    <w:rsid w:val="006B3906"/>
    <w:rsid w:val="006B4546"/>
    <w:rsid w:val="006B463E"/>
    <w:rsid w:val="006B46D8"/>
    <w:rsid w:val="006B572C"/>
    <w:rsid w:val="006B6075"/>
    <w:rsid w:val="006B6A9B"/>
    <w:rsid w:val="006B6FF1"/>
    <w:rsid w:val="006B7B74"/>
    <w:rsid w:val="006C3095"/>
    <w:rsid w:val="006C674B"/>
    <w:rsid w:val="006C6F27"/>
    <w:rsid w:val="006D1755"/>
    <w:rsid w:val="006D2A0F"/>
    <w:rsid w:val="006D4225"/>
    <w:rsid w:val="006D47D2"/>
    <w:rsid w:val="006D611D"/>
    <w:rsid w:val="006D6933"/>
    <w:rsid w:val="006D77BB"/>
    <w:rsid w:val="006E1144"/>
    <w:rsid w:val="006E1AD7"/>
    <w:rsid w:val="006E1E48"/>
    <w:rsid w:val="006E2345"/>
    <w:rsid w:val="006E4C6E"/>
    <w:rsid w:val="006E4F62"/>
    <w:rsid w:val="006F0923"/>
    <w:rsid w:val="006F2B4E"/>
    <w:rsid w:val="006F2BE0"/>
    <w:rsid w:val="006F3AB2"/>
    <w:rsid w:val="006F5898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840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6E2C"/>
    <w:rsid w:val="00747A2C"/>
    <w:rsid w:val="00750CEB"/>
    <w:rsid w:val="00752857"/>
    <w:rsid w:val="007546AF"/>
    <w:rsid w:val="00762C4B"/>
    <w:rsid w:val="00762E73"/>
    <w:rsid w:val="0076572F"/>
    <w:rsid w:val="00765FC8"/>
    <w:rsid w:val="007661AA"/>
    <w:rsid w:val="007664C6"/>
    <w:rsid w:val="00770020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85FEE"/>
    <w:rsid w:val="00793494"/>
    <w:rsid w:val="007A17CA"/>
    <w:rsid w:val="007A28DC"/>
    <w:rsid w:val="007A446F"/>
    <w:rsid w:val="007A52C4"/>
    <w:rsid w:val="007A6272"/>
    <w:rsid w:val="007A743E"/>
    <w:rsid w:val="007B0450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4E54"/>
    <w:rsid w:val="007D5A9E"/>
    <w:rsid w:val="007D6048"/>
    <w:rsid w:val="007D6C01"/>
    <w:rsid w:val="007E1F3B"/>
    <w:rsid w:val="007E1FF2"/>
    <w:rsid w:val="007E4809"/>
    <w:rsid w:val="007E56D8"/>
    <w:rsid w:val="007F015A"/>
    <w:rsid w:val="007F0E1E"/>
    <w:rsid w:val="007F13F5"/>
    <w:rsid w:val="007F182F"/>
    <w:rsid w:val="007F39F4"/>
    <w:rsid w:val="007F4EDC"/>
    <w:rsid w:val="007F628B"/>
    <w:rsid w:val="007F62EA"/>
    <w:rsid w:val="007F700C"/>
    <w:rsid w:val="008002C6"/>
    <w:rsid w:val="00801967"/>
    <w:rsid w:val="008023E0"/>
    <w:rsid w:val="0080248E"/>
    <w:rsid w:val="008072FF"/>
    <w:rsid w:val="0080788A"/>
    <w:rsid w:val="0081046D"/>
    <w:rsid w:val="00810FB0"/>
    <w:rsid w:val="0081689A"/>
    <w:rsid w:val="0082247A"/>
    <w:rsid w:val="008240E1"/>
    <w:rsid w:val="0082583A"/>
    <w:rsid w:val="00826532"/>
    <w:rsid w:val="0083389F"/>
    <w:rsid w:val="00835C3C"/>
    <w:rsid w:val="00836C44"/>
    <w:rsid w:val="00840540"/>
    <w:rsid w:val="00842B4F"/>
    <w:rsid w:val="00850D05"/>
    <w:rsid w:val="008510F1"/>
    <w:rsid w:val="0085170E"/>
    <w:rsid w:val="00853D2E"/>
    <w:rsid w:val="00853D81"/>
    <w:rsid w:val="008556A6"/>
    <w:rsid w:val="00861537"/>
    <w:rsid w:val="008627A1"/>
    <w:rsid w:val="00863AFE"/>
    <w:rsid w:val="00863EBB"/>
    <w:rsid w:val="00866314"/>
    <w:rsid w:val="008671F5"/>
    <w:rsid w:val="00871645"/>
    <w:rsid w:val="00872512"/>
    <w:rsid w:val="00874FE0"/>
    <w:rsid w:val="00875CB4"/>
    <w:rsid w:val="008764E7"/>
    <w:rsid w:val="00883B9E"/>
    <w:rsid w:val="00884014"/>
    <w:rsid w:val="00885543"/>
    <w:rsid w:val="00885DDB"/>
    <w:rsid w:val="00891A01"/>
    <w:rsid w:val="008921D3"/>
    <w:rsid w:val="00893454"/>
    <w:rsid w:val="00894CDE"/>
    <w:rsid w:val="008A0249"/>
    <w:rsid w:val="008A24BF"/>
    <w:rsid w:val="008A4BA1"/>
    <w:rsid w:val="008B0C15"/>
    <w:rsid w:val="008B24BB"/>
    <w:rsid w:val="008B4235"/>
    <w:rsid w:val="008B6A34"/>
    <w:rsid w:val="008B6E98"/>
    <w:rsid w:val="008B7BBD"/>
    <w:rsid w:val="008B7DF8"/>
    <w:rsid w:val="008C0ECF"/>
    <w:rsid w:val="008C198A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6DE8"/>
    <w:rsid w:val="008F7D93"/>
    <w:rsid w:val="0090028C"/>
    <w:rsid w:val="00904C88"/>
    <w:rsid w:val="00904F91"/>
    <w:rsid w:val="009050A8"/>
    <w:rsid w:val="00906173"/>
    <w:rsid w:val="00906356"/>
    <w:rsid w:val="00906895"/>
    <w:rsid w:val="0090773A"/>
    <w:rsid w:val="00907B52"/>
    <w:rsid w:val="00907CA7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EA8"/>
    <w:rsid w:val="00933D69"/>
    <w:rsid w:val="0093488A"/>
    <w:rsid w:val="00934967"/>
    <w:rsid w:val="00934D4B"/>
    <w:rsid w:val="00935866"/>
    <w:rsid w:val="009403DA"/>
    <w:rsid w:val="00944AB4"/>
    <w:rsid w:val="009526FD"/>
    <w:rsid w:val="00952E14"/>
    <w:rsid w:val="00953F9A"/>
    <w:rsid w:val="00954B7C"/>
    <w:rsid w:val="0095748C"/>
    <w:rsid w:val="0096100C"/>
    <w:rsid w:val="0096268B"/>
    <w:rsid w:val="00965EC6"/>
    <w:rsid w:val="00966889"/>
    <w:rsid w:val="00970AC3"/>
    <w:rsid w:val="009743E7"/>
    <w:rsid w:val="00976913"/>
    <w:rsid w:val="009776DE"/>
    <w:rsid w:val="0098134C"/>
    <w:rsid w:val="009819AE"/>
    <w:rsid w:val="009829B0"/>
    <w:rsid w:val="00983072"/>
    <w:rsid w:val="00983910"/>
    <w:rsid w:val="00983A27"/>
    <w:rsid w:val="00984936"/>
    <w:rsid w:val="009928D4"/>
    <w:rsid w:val="00996AC8"/>
    <w:rsid w:val="009A2280"/>
    <w:rsid w:val="009A2C6C"/>
    <w:rsid w:val="009B1D86"/>
    <w:rsid w:val="009B2CB0"/>
    <w:rsid w:val="009B39E0"/>
    <w:rsid w:val="009B48F1"/>
    <w:rsid w:val="009B6CC1"/>
    <w:rsid w:val="009C0567"/>
    <w:rsid w:val="009C0727"/>
    <w:rsid w:val="009C0D13"/>
    <w:rsid w:val="009C0F38"/>
    <w:rsid w:val="009C1AD5"/>
    <w:rsid w:val="009C2D1D"/>
    <w:rsid w:val="009C3890"/>
    <w:rsid w:val="009C40A2"/>
    <w:rsid w:val="009C40E1"/>
    <w:rsid w:val="009C4A6F"/>
    <w:rsid w:val="009C628D"/>
    <w:rsid w:val="009D0348"/>
    <w:rsid w:val="009D1BE4"/>
    <w:rsid w:val="009D2D08"/>
    <w:rsid w:val="009D5DE0"/>
    <w:rsid w:val="009D62B1"/>
    <w:rsid w:val="009D77E8"/>
    <w:rsid w:val="009E0843"/>
    <w:rsid w:val="009E2929"/>
    <w:rsid w:val="009E5870"/>
    <w:rsid w:val="009F370F"/>
    <w:rsid w:val="009F3DD0"/>
    <w:rsid w:val="009F67CE"/>
    <w:rsid w:val="00A0535F"/>
    <w:rsid w:val="00A05FD2"/>
    <w:rsid w:val="00A068D6"/>
    <w:rsid w:val="00A126D8"/>
    <w:rsid w:val="00A17573"/>
    <w:rsid w:val="00A24295"/>
    <w:rsid w:val="00A32840"/>
    <w:rsid w:val="00A33FD3"/>
    <w:rsid w:val="00A34818"/>
    <w:rsid w:val="00A35A6B"/>
    <w:rsid w:val="00A426D9"/>
    <w:rsid w:val="00A44EBA"/>
    <w:rsid w:val="00A500BD"/>
    <w:rsid w:val="00A50244"/>
    <w:rsid w:val="00A50E31"/>
    <w:rsid w:val="00A5392F"/>
    <w:rsid w:val="00A53DA9"/>
    <w:rsid w:val="00A55F4E"/>
    <w:rsid w:val="00A57448"/>
    <w:rsid w:val="00A57ACE"/>
    <w:rsid w:val="00A60250"/>
    <w:rsid w:val="00A61831"/>
    <w:rsid w:val="00A6446C"/>
    <w:rsid w:val="00A653A6"/>
    <w:rsid w:val="00A65439"/>
    <w:rsid w:val="00A66640"/>
    <w:rsid w:val="00A66B04"/>
    <w:rsid w:val="00A66F72"/>
    <w:rsid w:val="00A67CA1"/>
    <w:rsid w:val="00A712A2"/>
    <w:rsid w:val="00A72864"/>
    <w:rsid w:val="00A73A6E"/>
    <w:rsid w:val="00A73DDE"/>
    <w:rsid w:val="00A81045"/>
    <w:rsid w:val="00A81933"/>
    <w:rsid w:val="00A81B15"/>
    <w:rsid w:val="00A84318"/>
    <w:rsid w:val="00A85234"/>
    <w:rsid w:val="00A85DBC"/>
    <w:rsid w:val="00A87366"/>
    <w:rsid w:val="00A878EF"/>
    <w:rsid w:val="00A938E6"/>
    <w:rsid w:val="00A9656B"/>
    <w:rsid w:val="00A96E8B"/>
    <w:rsid w:val="00AA0F2D"/>
    <w:rsid w:val="00AA24C1"/>
    <w:rsid w:val="00AA4AD3"/>
    <w:rsid w:val="00AA4CA6"/>
    <w:rsid w:val="00AA4DD5"/>
    <w:rsid w:val="00AA4E6F"/>
    <w:rsid w:val="00AA5DEE"/>
    <w:rsid w:val="00AB3D61"/>
    <w:rsid w:val="00AB3F85"/>
    <w:rsid w:val="00AB601B"/>
    <w:rsid w:val="00AC062B"/>
    <w:rsid w:val="00AC0B13"/>
    <w:rsid w:val="00AC0B5C"/>
    <w:rsid w:val="00AC0EFF"/>
    <w:rsid w:val="00AC12AF"/>
    <w:rsid w:val="00AC2665"/>
    <w:rsid w:val="00AC2EEB"/>
    <w:rsid w:val="00AC37CE"/>
    <w:rsid w:val="00AC5005"/>
    <w:rsid w:val="00AC654A"/>
    <w:rsid w:val="00AC670F"/>
    <w:rsid w:val="00AC6B3D"/>
    <w:rsid w:val="00AC6DB8"/>
    <w:rsid w:val="00AD0039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AF491B"/>
    <w:rsid w:val="00AF4F26"/>
    <w:rsid w:val="00B01679"/>
    <w:rsid w:val="00B02F68"/>
    <w:rsid w:val="00B03CAE"/>
    <w:rsid w:val="00B05546"/>
    <w:rsid w:val="00B067A5"/>
    <w:rsid w:val="00B06E27"/>
    <w:rsid w:val="00B06FDC"/>
    <w:rsid w:val="00B12421"/>
    <w:rsid w:val="00B12FE2"/>
    <w:rsid w:val="00B15E24"/>
    <w:rsid w:val="00B16291"/>
    <w:rsid w:val="00B17B1B"/>
    <w:rsid w:val="00B221C6"/>
    <w:rsid w:val="00B22E92"/>
    <w:rsid w:val="00B260AF"/>
    <w:rsid w:val="00B26F30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192D"/>
    <w:rsid w:val="00B5566F"/>
    <w:rsid w:val="00B557DB"/>
    <w:rsid w:val="00B558AB"/>
    <w:rsid w:val="00B60148"/>
    <w:rsid w:val="00B60991"/>
    <w:rsid w:val="00B62D3B"/>
    <w:rsid w:val="00B64ABD"/>
    <w:rsid w:val="00B6703B"/>
    <w:rsid w:val="00B703DC"/>
    <w:rsid w:val="00B70989"/>
    <w:rsid w:val="00B7314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22D"/>
    <w:rsid w:val="00BA1D66"/>
    <w:rsid w:val="00BA6765"/>
    <w:rsid w:val="00BA799F"/>
    <w:rsid w:val="00BA7D33"/>
    <w:rsid w:val="00BB087F"/>
    <w:rsid w:val="00BB0BDD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2B5A"/>
    <w:rsid w:val="00BE48B6"/>
    <w:rsid w:val="00BE7095"/>
    <w:rsid w:val="00BE78BD"/>
    <w:rsid w:val="00BF0015"/>
    <w:rsid w:val="00BF01B2"/>
    <w:rsid w:val="00BF03BB"/>
    <w:rsid w:val="00BF28CB"/>
    <w:rsid w:val="00BF3030"/>
    <w:rsid w:val="00BF35CC"/>
    <w:rsid w:val="00BF7F29"/>
    <w:rsid w:val="00BF7F3A"/>
    <w:rsid w:val="00C03792"/>
    <w:rsid w:val="00C040A1"/>
    <w:rsid w:val="00C04118"/>
    <w:rsid w:val="00C04C16"/>
    <w:rsid w:val="00C0547C"/>
    <w:rsid w:val="00C07A28"/>
    <w:rsid w:val="00C16EAA"/>
    <w:rsid w:val="00C20409"/>
    <w:rsid w:val="00C224B9"/>
    <w:rsid w:val="00C26212"/>
    <w:rsid w:val="00C26EEE"/>
    <w:rsid w:val="00C3198F"/>
    <w:rsid w:val="00C329CB"/>
    <w:rsid w:val="00C34F14"/>
    <w:rsid w:val="00C3612F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07E8"/>
    <w:rsid w:val="00C91E2D"/>
    <w:rsid w:val="00C93060"/>
    <w:rsid w:val="00C94692"/>
    <w:rsid w:val="00C96A24"/>
    <w:rsid w:val="00C97998"/>
    <w:rsid w:val="00C97B91"/>
    <w:rsid w:val="00CA253A"/>
    <w:rsid w:val="00CA3229"/>
    <w:rsid w:val="00CA32E8"/>
    <w:rsid w:val="00CA40DE"/>
    <w:rsid w:val="00CA559C"/>
    <w:rsid w:val="00CA6520"/>
    <w:rsid w:val="00CB1793"/>
    <w:rsid w:val="00CB203F"/>
    <w:rsid w:val="00CB2E29"/>
    <w:rsid w:val="00CB302C"/>
    <w:rsid w:val="00CB3271"/>
    <w:rsid w:val="00CB3746"/>
    <w:rsid w:val="00CB62D1"/>
    <w:rsid w:val="00CB77C1"/>
    <w:rsid w:val="00CC26C6"/>
    <w:rsid w:val="00CC5EE3"/>
    <w:rsid w:val="00CD03C9"/>
    <w:rsid w:val="00CD2A32"/>
    <w:rsid w:val="00CD4DC8"/>
    <w:rsid w:val="00CD6473"/>
    <w:rsid w:val="00CE0A81"/>
    <w:rsid w:val="00CE0F68"/>
    <w:rsid w:val="00CE2062"/>
    <w:rsid w:val="00CE2B8D"/>
    <w:rsid w:val="00CE5D2F"/>
    <w:rsid w:val="00CE61A3"/>
    <w:rsid w:val="00CE64A9"/>
    <w:rsid w:val="00CE6621"/>
    <w:rsid w:val="00CE6B6C"/>
    <w:rsid w:val="00CE7065"/>
    <w:rsid w:val="00CF1288"/>
    <w:rsid w:val="00CF1369"/>
    <w:rsid w:val="00CF1BA7"/>
    <w:rsid w:val="00CF21D8"/>
    <w:rsid w:val="00CF3CC6"/>
    <w:rsid w:val="00CF4EC1"/>
    <w:rsid w:val="00CF6D00"/>
    <w:rsid w:val="00CF71D1"/>
    <w:rsid w:val="00D0117C"/>
    <w:rsid w:val="00D04B8B"/>
    <w:rsid w:val="00D058C4"/>
    <w:rsid w:val="00D07CEE"/>
    <w:rsid w:val="00D11454"/>
    <w:rsid w:val="00D11C1F"/>
    <w:rsid w:val="00D12280"/>
    <w:rsid w:val="00D1300C"/>
    <w:rsid w:val="00D130A7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37693"/>
    <w:rsid w:val="00D40266"/>
    <w:rsid w:val="00D40453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57FF1"/>
    <w:rsid w:val="00D60B9E"/>
    <w:rsid w:val="00D651AF"/>
    <w:rsid w:val="00D66315"/>
    <w:rsid w:val="00D70E88"/>
    <w:rsid w:val="00D70F9D"/>
    <w:rsid w:val="00D71D3B"/>
    <w:rsid w:val="00D74331"/>
    <w:rsid w:val="00D75D35"/>
    <w:rsid w:val="00D8004F"/>
    <w:rsid w:val="00D80F86"/>
    <w:rsid w:val="00D839B8"/>
    <w:rsid w:val="00D83AAD"/>
    <w:rsid w:val="00D84411"/>
    <w:rsid w:val="00D85C68"/>
    <w:rsid w:val="00D86058"/>
    <w:rsid w:val="00D87062"/>
    <w:rsid w:val="00D90132"/>
    <w:rsid w:val="00D9135B"/>
    <w:rsid w:val="00D91D89"/>
    <w:rsid w:val="00DA025E"/>
    <w:rsid w:val="00DA518A"/>
    <w:rsid w:val="00DA636F"/>
    <w:rsid w:val="00DA706D"/>
    <w:rsid w:val="00DA75CF"/>
    <w:rsid w:val="00DB0073"/>
    <w:rsid w:val="00DB0BA5"/>
    <w:rsid w:val="00DB4DD4"/>
    <w:rsid w:val="00DB6626"/>
    <w:rsid w:val="00DB6CA1"/>
    <w:rsid w:val="00DB7703"/>
    <w:rsid w:val="00DC39A9"/>
    <w:rsid w:val="00DC53E7"/>
    <w:rsid w:val="00DC6C94"/>
    <w:rsid w:val="00DC756C"/>
    <w:rsid w:val="00DD06E0"/>
    <w:rsid w:val="00DD0C2C"/>
    <w:rsid w:val="00DD0DB3"/>
    <w:rsid w:val="00DD576B"/>
    <w:rsid w:val="00DE22B1"/>
    <w:rsid w:val="00DE283D"/>
    <w:rsid w:val="00DE53C6"/>
    <w:rsid w:val="00DE60C1"/>
    <w:rsid w:val="00DE67FC"/>
    <w:rsid w:val="00DF0815"/>
    <w:rsid w:val="00DF30DF"/>
    <w:rsid w:val="00DF4AA7"/>
    <w:rsid w:val="00DF4AAF"/>
    <w:rsid w:val="00DF7964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27BD3"/>
    <w:rsid w:val="00E304A2"/>
    <w:rsid w:val="00E30FEC"/>
    <w:rsid w:val="00E31CCF"/>
    <w:rsid w:val="00E32A4A"/>
    <w:rsid w:val="00E4069E"/>
    <w:rsid w:val="00E4076B"/>
    <w:rsid w:val="00E414C6"/>
    <w:rsid w:val="00E43552"/>
    <w:rsid w:val="00E45EF3"/>
    <w:rsid w:val="00E47B63"/>
    <w:rsid w:val="00E519C5"/>
    <w:rsid w:val="00E52777"/>
    <w:rsid w:val="00E5329C"/>
    <w:rsid w:val="00E5363C"/>
    <w:rsid w:val="00E54AF8"/>
    <w:rsid w:val="00E55ABC"/>
    <w:rsid w:val="00E55F8F"/>
    <w:rsid w:val="00E57B74"/>
    <w:rsid w:val="00E6150C"/>
    <w:rsid w:val="00E61DFE"/>
    <w:rsid w:val="00E62283"/>
    <w:rsid w:val="00E634BD"/>
    <w:rsid w:val="00E63F05"/>
    <w:rsid w:val="00E65040"/>
    <w:rsid w:val="00E66779"/>
    <w:rsid w:val="00E668EB"/>
    <w:rsid w:val="00E67D45"/>
    <w:rsid w:val="00E70031"/>
    <w:rsid w:val="00E714A5"/>
    <w:rsid w:val="00E73256"/>
    <w:rsid w:val="00E73617"/>
    <w:rsid w:val="00E73D08"/>
    <w:rsid w:val="00E75C57"/>
    <w:rsid w:val="00E80E0E"/>
    <w:rsid w:val="00E8129F"/>
    <w:rsid w:val="00E81E3D"/>
    <w:rsid w:val="00E82032"/>
    <w:rsid w:val="00E845C2"/>
    <w:rsid w:val="00E8629F"/>
    <w:rsid w:val="00E86553"/>
    <w:rsid w:val="00E902E8"/>
    <w:rsid w:val="00E908D1"/>
    <w:rsid w:val="00E909C8"/>
    <w:rsid w:val="00E93AD2"/>
    <w:rsid w:val="00EA1146"/>
    <w:rsid w:val="00EA15C3"/>
    <w:rsid w:val="00EA15EB"/>
    <w:rsid w:val="00EA20D4"/>
    <w:rsid w:val="00EA30E5"/>
    <w:rsid w:val="00EA3C24"/>
    <w:rsid w:val="00EA5C32"/>
    <w:rsid w:val="00EA6691"/>
    <w:rsid w:val="00EA7566"/>
    <w:rsid w:val="00EA7B28"/>
    <w:rsid w:val="00EB2122"/>
    <w:rsid w:val="00EB342C"/>
    <w:rsid w:val="00EB45AC"/>
    <w:rsid w:val="00EB47AD"/>
    <w:rsid w:val="00EB5CED"/>
    <w:rsid w:val="00EC18D8"/>
    <w:rsid w:val="00EC2A82"/>
    <w:rsid w:val="00EC3ADB"/>
    <w:rsid w:val="00EC44C8"/>
    <w:rsid w:val="00EC49ED"/>
    <w:rsid w:val="00EC4B85"/>
    <w:rsid w:val="00EC556A"/>
    <w:rsid w:val="00EC7140"/>
    <w:rsid w:val="00EC722B"/>
    <w:rsid w:val="00ED0555"/>
    <w:rsid w:val="00ED16DD"/>
    <w:rsid w:val="00ED293E"/>
    <w:rsid w:val="00ED2DEB"/>
    <w:rsid w:val="00ED509A"/>
    <w:rsid w:val="00ED5262"/>
    <w:rsid w:val="00ED5D0F"/>
    <w:rsid w:val="00EE11B3"/>
    <w:rsid w:val="00EE2E65"/>
    <w:rsid w:val="00EE3C68"/>
    <w:rsid w:val="00EF2240"/>
    <w:rsid w:val="00EF2D85"/>
    <w:rsid w:val="00EF3BAD"/>
    <w:rsid w:val="00EF3D28"/>
    <w:rsid w:val="00EF4407"/>
    <w:rsid w:val="00EF4968"/>
    <w:rsid w:val="00EF4D9E"/>
    <w:rsid w:val="00EF5449"/>
    <w:rsid w:val="00EF5D37"/>
    <w:rsid w:val="00EF7BA9"/>
    <w:rsid w:val="00EF7F78"/>
    <w:rsid w:val="00F00944"/>
    <w:rsid w:val="00F023A9"/>
    <w:rsid w:val="00F06C54"/>
    <w:rsid w:val="00F072D8"/>
    <w:rsid w:val="00F10825"/>
    <w:rsid w:val="00F10A2D"/>
    <w:rsid w:val="00F142BE"/>
    <w:rsid w:val="00F15C84"/>
    <w:rsid w:val="00F16188"/>
    <w:rsid w:val="00F20B94"/>
    <w:rsid w:val="00F21AA3"/>
    <w:rsid w:val="00F21B36"/>
    <w:rsid w:val="00F21FA0"/>
    <w:rsid w:val="00F22248"/>
    <w:rsid w:val="00F22AF9"/>
    <w:rsid w:val="00F236B2"/>
    <w:rsid w:val="00F260BB"/>
    <w:rsid w:val="00F262D7"/>
    <w:rsid w:val="00F2748F"/>
    <w:rsid w:val="00F27D61"/>
    <w:rsid w:val="00F30B22"/>
    <w:rsid w:val="00F30DEE"/>
    <w:rsid w:val="00F31F73"/>
    <w:rsid w:val="00F3281B"/>
    <w:rsid w:val="00F32DDC"/>
    <w:rsid w:val="00F33C35"/>
    <w:rsid w:val="00F35313"/>
    <w:rsid w:val="00F3578A"/>
    <w:rsid w:val="00F360FF"/>
    <w:rsid w:val="00F43104"/>
    <w:rsid w:val="00F44A61"/>
    <w:rsid w:val="00F4734D"/>
    <w:rsid w:val="00F47599"/>
    <w:rsid w:val="00F47D81"/>
    <w:rsid w:val="00F55467"/>
    <w:rsid w:val="00F56DD6"/>
    <w:rsid w:val="00F63A09"/>
    <w:rsid w:val="00F640C8"/>
    <w:rsid w:val="00F64E51"/>
    <w:rsid w:val="00F66A1B"/>
    <w:rsid w:val="00F70197"/>
    <w:rsid w:val="00F71246"/>
    <w:rsid w:val="00F7146E"/>
    <w:rsid w:val="00F767A7"/>
    <w:rsid w:val="00F76FBE"/>
    <w:rsid w:val="00F81BB6"/>
    <w:rsid w:val="00F835C1"/>
    <w:rsid w:val="00F84CC4"/>
    <w:rsid w:val="00F84DD8"/>
    <w:rsid w:val="00F86875"/>
    <w:rsid w:val="00F8704F"/>
    <w:rsid w:val="00F87B0C"/>
    <w:rsid w:val="00F9384F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33F"/>
    <w:rsid w:val="00FC6C4B"/>
    <w:rsid w:val="00FC7090"/>
    <w:rsid w:val="00FC713E"/>
    <w:rsid w:val="00FD2747"/>
    <w:rsid w:val="00FD2C51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1061</Words>
  <Characters>6050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7097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14</cp:revision>
  <cp:lastPrinted>2017-04-28T05:57:00Z</cp:lastPrinted>
  <dcterms:created xsi:type="dcterms:W3CDTF">2019-10-04T10:25:00Z</dcterms:created>
  <dcterms:modified xsi:type="dcterms:W3CDTF">2019-10-04T12:19:00Z</dcterms:modified>
</cp:coreProperties>
</file>